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0F" w:rsidRPr="003F3BE4" w:rsidRDefault="003B4F0F" w:rsidP="00BC69D2">
      <w:pPr>
        <w:spacing w:afterLines="50" w:line="440" w:lineRule="exact"/>
        <w:jc w:val="center"/>
        <w:rPr>
          <w:rFonts w:ascii="方正小标宋简体" w:eastAsia="方正小标宋简体" w:hAnsi="华文中宋"/>
          <w:sz w:val="32"/>
          <w:szCs w:val="32"/>
        </w:rPr>
      </w:pPr>
      <w:r w:rsidRPr="003F3BE4">
        <w:rPr>
          <w:rFonts w:ascii="方正小标宋简体" w:eastAsia="方正小标宋简体" w:hAnsi="华文中宋" w:hint="eastAsia"/>
          <w:kern w:val="0"/>
          <w:sz w:val="32"/>
          <w:szCs w:val="32"/>
        </w:rPr>
        <w:t>中南大学非事业编人员招聘报名登记表</w:t>
      </w:r>
    </w:p>
    <w:tbl>
      <w:tblPr>
        <w:tblW w:w="8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60"/>
        <w:gridCol w:w="480"/>
        <w:gridCol w:w="141"/>
        <w:gridCol w:w="459"/>
        <w:gridCol w:w="392"/>
        <w:gridCol w:w="508"/>
        <w:gridCol w:w="360"/>
        <w:gridCol w:w="540"/>
        <w:gridCol w:w="540"/>
        <w:gridCol w:w="180"/>
        <w:gridCol w:w="282"/>
        <w:gridCol w:w="258"/>
        <w:gridCol w:w="734"/>
        <w:gridCol w:w="992"/>
        <w:gridCol w:w="74"/>
        <w:gridCol w:w="360"/>
        <w:gridCol w:w="1283"/>
      </w:tblGrid>
      <w:tr w:rsidR="003B4F0F" w:rsidTr="000D2E17">
        <w:trPr>
          <w:cantSplit/>
          <w:trHeight w:val="567"/>
        </w:trPr>
        <w:tc>
          <w:tcPr>
            <w:tcW w:w="1080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472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40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540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gridSpan w:val="3"/>
            <w:vMerge w:val="restart"/>
            <w:vAlign w:val="center"/>
          </w:tcPr>
          <w:p w:rsidR="003B4F0F" w:rsidRDefault="003B4F0F" w:rsidP="000D2E17">
            <w:pPr>
              <w:widowControl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（免冠照片）</w:t>
            </w:r>
          </w:p>
        </w:tc>
      </w:tr>
      <w:tr w:rsidR="003B4F0F" w:rsidTr="000D2E17">
        <w:trPr>
          <w:cantSplit/>
          <w:trHeight w:val="567"/>
        </w:trPr>
        <w:tc>
          <w:tcPr>
            <w:tcW w:w="1080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472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籍贯</w:t>
            </w:r>
          </w:p>
        </w:tc>
        <w:tc>
          <w:tcPr>
            <w:tcW w:w="1260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992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gridSpan w:val="3"/>
            <w:vMerge/>
            <w:vAlign w:val="center"/>
          </w:tcPr>
          <w:p w:rsidR="003B4F0F" w:rsidRDefault="003B4F0F" w:rsidP="000D2E17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cantSplit/>
          <w:trHeight w:val="567"/>
        </w:trPr>
        <w:tc>
          <w:tcPr>
            <w:tcW w:w="1080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健康状况</w:t>
            </w:r>
          </w:p>
        </w:tc>
        <w:tc>
          <w:tcPr>
            <w:tcW w:w="621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婚否</w:t>
            </w:r>
          </w:p>
        </w:tc>
        <w:tc>
          <w:tcPr>
            <w:tcW w:w="868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配偶工作单位</w:t>
            </w:r>
          </w:p>
        </w:tc>
        <w:tc>
          <w:tcPr>
            <w:tcW w:w="1984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gridSpan w:val="3"/>
            <w:vMerge/>
            <w:vAlign w:val="center"/>
          </w:tcPr>
          <w:p w:rsidR="003B4F0F" w:rsidRDefault="003B4F0F" w:rsidP="000D2E17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cantSplit/>
          <w:trHeight w:val="567"/>
        </w:trPr>
        <w:tc>
          <w:tcPr>
            <w:tcW w:w="1701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5245" w:type="dxa"/>
            <w:gridSpan w:val="11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gridSpan w:val="3"/>
            <w:vMerge/>
            <w:vAlign w:val="center"/>
          </w:tcPr>
          <w:p w:rsidR="003B4F0F" w:rsidRDefault="003B4F0F" w:rsidP="000D2E17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567"/>
        </w:trPr>
        <w:tc>
          <w:tcPr>
            <w:tcW w:w="1701" w:type="dxa"/>
            <w:gridSpan w:val="4"/>
            <w:vAlign w:val="center"/>
          </w:tcPr>
          <w:p w:rsidR="003B4F0F" w:rsidRDefault="003B4F0F" w:rsidP="000D2E17">
            <w:pPr>
              <w:ind w:firstLineChars="50" w:firstLine="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英语水平</w:t>
            </w:r>
          </w:p>
        </w:tc>
        <w:tc>
          <w:tcPr>
            <w:tcW w:w="851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计算机等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1542" w:type="dxa"/>
            <w:gridSpan w:val="4"/>
            <w:vAlign w:val="center"/>
          </w:tcPr>
          <w:p w:rsidR="003B4F0F" w:rsidRPr="00243462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B4F0F" w:rsidRPr="00243462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职称（执业资格）</w:t>
            </w:r>
          </w:p>
        </w:tc>
        <w:tc>
          <w:tcPr>
            <w:tcW w:w="1717" w:type="dxa"/>
            <w:gridSpan w:val="3"/>
            <w:vAlign w:val="center"/>
          </w:tcPr>
          <w:p w:rsidR="003B4F0F" w:rsidRPr="00243462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cantSplit/>
          <w:trHeight w:val="567"/>
        </w:trPr>
        <w:tc>
          <w:tcPr>
            <w:tcW w:w="1701" w:type="dxa"/>
            <w:gridSpan w:val="4"/>
            <w:vAlign w:val="center"/>
          </w:tcPr>
          <w:p w:rsidR="003B4F0F" w:rsidRDefault="003B4F0F" w:rsidP="000D2E17">
            <w:pPr>
              <w:ind w:firstLineChars="50" w:firstLine="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个人特长</w:t>
            </w:r>
          </w:p>
        </w:tc>
        <w:tc>
          <w:tcPr>
            <w:tcW w:w="6962" w:type="dxa"/>
            <w:gridSpan w:val="1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567"/>
        </w:trPr>
        <w:tc>
          <w:tcPr>
            <w:tcW w:w="1701" w:type="dxa"/>
            <w:gridSpan w:val="4"/>
            <w:vAlign w:val="center"/>
          </w:tcPr>
          <w:p w:rsidR="003B4F0F" w:rsidRDefault="003B4F0F" w:rsidP="000D2E17">
            <w:pPr>
              <w:ind w:firstLineChars="50" w:firstLine="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719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E—mail</w:t>
            </w:r>
          </w:p>
        </w:tc>
        <w:tc>
          <w:tcPr>
            <w:tcW w:w="3701" w:type="dxa"/>
            <w:gridSpan w:val="6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567"/>
        </w:trPr>
        <w:tc>
          <w:tcPr>
            <w:tcW w:w="1701" w:type="dxa"/>
            <w:gridSpan w:val="4"/>
            <w:vAlign w:val="center"/>
          </w:tcPr>
          <w:p w:rsidR="003B4F0F" w:rsidRDefault="003B4F0F" w:rsidP="000D2E17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联系地址及</w:t>
            </w:r>
          </w:p>
          <w:p w:rsidR="003B4F0F" w:rsidRDefault="003B4F0F" w:rsidP="000D2E17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编</w:t>
            </w:r>
          </w:p>
        </w:tc>
        <w:tc>
          <w:tcPr>
            <w:tcW w:w="6962" w:type="dxa"/>
            <w:gridSpan w:val="1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cantSplit/>
          <w:trHeight w:val="567"/>
        </w:trPr>
        <w:tc>
          <w:tcPr>
            <w:tcW w:w="720" w:type="dxa"/>
            <w:vMerge w:val="restart"/>
            <w:vAlign w:val="center"/>
          </w:tcPr>
          <w:p w:rsidR="003B4F0F" w:rsidRDefault="003B4F0F" w:rsidP="000D2E17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</w:t>
            </w:r>
          </w:p>
          <w:p w:rsidR="003B4F0F" w:rsidRDefault="003B4F0F" w:rsidP="000D2E17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经历</w:t>
            </w:r>
          </w:p>
        </w:tc>
        <w:tc>
          <w:tcPr>
            <w:tcW w:w="981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59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2894" w:type="dxa"/>
            <w:gridSpan w:val="7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毕业院校、所学专业</w:t>
            </w:r>
          </w:p>
        </w:tc>
        <w:tc>
          <w:tcPr>
            <w:tcW w:w="1426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培养方式</w:t>
            </w:r>
          </w:p>
        </w:tc>
        <w:tc>
          <w:tcPr>
            <w:tcW w:w="1283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证明人</w:t>
            </w:r>
          </w:p>
        </w:tc>
      </w:tr>
      <w:tr w:rsidR="003B4F0F" w:rsidTr="000D2E17">
        <w:trPr>
          <w:cantSplit/>
          <w:trHeight w:val="567"/>
        </w:trPr>
        <w:tc>
          <w:tcPr>
            <w:tcW w:w="720" w:type="dxa"/>
            <w:vMerge/>
            <w:vAlign w:val="center"/>
          </w:tcPr>
          <w:p w:rsidR="003B4F0F" w:rsidRDefault="003B4F0F" w:rsidP="000D2E17">
            <w:pPr>
              <w:widowControl/>
              <w:snapToGrid w:val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81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359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94" w:type="dxa"/>
            <w:gridSpan w:val="7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3B4F0F" w:rsidRDefault="003B4F0F" w:rsidP="000D2E17">
            <w:pPr>
              <w:ind w:leftChars="-52" w:left="-109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□统招□其他</w:t>
            </w:r>
          </w:p>
        </w:tc>
        <w:tc>
          <w:tcPr>
            <w:tcW w:w="1283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cantSplit/>
          <w:trHeight w:val="567"/>
        </w:trPr>
        <w:tc>
          <w:tcPr>
            <w:tcW w:w="720" w:type="dxa"/>
            <w:vMerge/>
            <w:vAlign w:val="center"/>
          </w:tcPr>
          <w:p w:rsidR="003B4F0F" w:rsidRDefault="003B4F0F" w:rsidP="000D2E17">
            <w:pPr>
              <w:widowControl/>
              <w:snapToGrid w:val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81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</w:t>
            </w:r>
          </w:p>
        </w:tc>
        <w:tc>
          <w:tcPr>
            <w:tcW w:w="1359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94" w:type="dxa"/>
            <w:gridSpan w:val="7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3B4F0F" w:rsidRDefault="003B4F0F" w:rsidP="000D2E17">
            <w:pPr>
              <w:ind w:leftChars="-51" w:hangingChars="51" w:hanging="107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□统招□其他</w:t>
            </w:r>
          </w:p>
        </w:tc>
        <w:tc>
          <w:tcPr>
            <w:tcW w:w="1283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cantSplit/>
          <w:trHeight w:val="567"/>
        </w:trPr>
        <w:tc>
          <w:tcPr>
            <w:tcW w:w="720" w:type="dxa"/>
            <w:vMerge/>
            <w:vAlign w:val="center"/>
          </w:tcPr>
          <w:p w:rsidR="003B4F0F" w:rsidRDefault="003B4F0F" w:rsidP="000D2E17">
            <w:pPr>
              <w:widowControl/>
              <w:snapToGrid w:val="0"/>
              <w:jc w:val="left"/>
              <w:rPr>
                <w:rFonts w:ascii="宋体"/>
                <w:szCs w:val="21"/>
              </w:rPr>
            </w:pPr>
          </w:p>
        </w:tc>
        <w:tc>
          <w:tcPr>
            <w:tcW w:w="981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</w:p>
        </w:tc>
        <w:tc>
          <w:tcPr>
            <w:tcW w:w="1359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894" w:type="dxa"/>
            <w:gridSpan w:val="7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567"/>
        </w:trPr>
        <w:tc>
          <w:tcPr>
            <w:tcW w:w="720" w:type="dxa"/>
            <w:vMerge w:val="restart"/>
            <w:vAlign w:val="center"/>
          </w:tcPr>
          <w:p w:rsidR="003B4F0F" w:rsidRDefault="003B4F0F" w:rsidP="000D2E17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工作经历</w:t>
            </w:r>
          </w:p>
        </w:tc>
        <w:tc>
          <w:tcPr>
            <w:tcW w:w="1440" w:type="dxa"/>
            <w:gridSpan w:val="4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2340" w:type="dxa"/>
            <w:gridSpan w:val="5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520" w:type="dxa"/>
            <w:gridSpan w:val="6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所从事工作</w:t>
            </w:r>
          </w:p>
        </w:tc>
        <w:tc>
          <w:tcPr>
            <w:tcW w:w="1643" w:type="dxa"/>
            <w:gridSpan w:val="2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证明人</w:t>
            </w:r>
          </w:p>
        </w:tc>
      </w:tr>
      <w:tr w:rsidR="003B4F0F" w:rsidTr="000D2E17">
        <w:trPr>
          <w:trHeight w:val="567"/>
        </w:trPr>
        <w:tc>
          <w:tcPr>
            <w:tcW w:w="720" w:type="dxa"/>
            <w:vMerge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  <w:tc>
          <w:tcPr>
            <w:tcW w:w="2340" w:type="dxa"/>
            <w:gridSpan w:val="5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  <w:tc>
          <w:tcPr>
            <w:tcW w:w="1643" w:type="dxa"/>
            <w:gridSpan w:val="2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567"/>
        </w:trPr>
        <w:tc>
          <w:tcPr>
            <w:tcW w:w="720" w:type="dxa"/>
            <w:vMerge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  <w:tc>
          <w:tcPr>
            <w:tcW w:w="2340" w:type="dxa"/>
            <w:gridSpan w:val="5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  <w:tc>
          <w:tcPr>
            <w:tcW w:w="1643" w:type="dxa"/>
            <w:gridSpan w:val="2"/>
            <w:vAlign w:val="center"/>
          </w:tcPr>
          <w:p w:rsidR="003B4F0F" w:rsidRDefault="003B4F0F" w:rsidP="000D2E17">
            <w:pPr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1064"/>
        </w:trPr>
        <w:tc>
          <w:tcPr>
            <w:tcW w:w="1560" w:type="dxa"/>
            <w:gridSpan w:val="3"/>
            <w:vAlign w:val="center"/>
          </w:tcPr>
          <w:p w:rsidR="003B4F0F" w:rsidRDefault="003B4F0F" w:rsidP="000D2E17">
            <w:pPr>
              <w:snapToGrid w:val="0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职称、执业资格情况（请注明名称、获取时间）</w:t>
            </w:r>
          </w:p>
        </w:tc>
        <w:tc>
          <w:tcPr>
            <w:tcW w:w="7103" w:type="dxa"/>
            <w:gridSpan w:val="15"/>
            <w:vAlign w:val="center"/>
          </w:tcPr>
          <w:p w:rsidR="003B4F0F" w:rsidRPr="00C211F0" w:rsidRDefault="003B4F0F" w:rsidP="000D2E17">
            <w:pPr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1241"/>
        </w:trPr>
        <w:tc>
          <w:tcPr>
            <w:tcW w:w="1560" w:type="dxa"/>
            <w:gridSpan w:val="3"/>
          </w:tcPr>
          <w:p w:rsidR="003B4F0F" w:rsidRDefault="003B4F0F" w:rsidP="000D2E17">
            <w:pPr>
              <w:snapToGrid w:val="0"/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在校任职学生干部经历、获奖情况</w:t>
            </w:r>
            <w:r w:rsidRPr="0082279C">
              <w:rPr>
                <w:rFonts w:ascii="宋体" w:hAnsi="宋体"/>
                <w:spacing w:val="-4"/>
                <w:szCs w:val="21"/>
              </w:rPr>
              <w:t>(</w:t>
            </w:r>
            <w:r w:rsidRPr="0082279C">
              <w:rPr>
                <w:rFonts w:ascii="宋体" w:hAnsi="宋体" w:hint="eastAsia"/>
                <w:spacing w:val="-4"/>
                <w:szCs w:val="21"/>
              </w:rPr>
              <w:t>请注明获奖名称、时间及授予单位</w:t>
            </w:r>
            <w:r w:rsidRPr="0082279C">
              <w:rPr>
                <w:rFonts w:ascii="宋体" w:hAnsi="宋体"/>
                <w:spacing w:val="-4"/>
                <w:szCs w:val="21"/>
              </w:rPr>
              <w:t>)</w:t>
            </w:r>
          </w:p>
        </w:tc>
        <w:tc>
          <w:tcPr>
            <w:tcW w:w="7103" w:type="dxa"/>
            <w:gridSpan w:val="15"/>
          </w:tcPr>
          <w:p w:rsidR="003B4F0F" w:rsidRPr="0082279C" w:rsidRDefault="003B4F0F" w:rsidP="000D2E17">
            <w:pPr>
              <w:rPr>
                <w:rFonts w:ascii="宋体"/>
                <w:szCs w:val="21"/>
              </w:rPr>
            </w:pPr>
          </w:p>
        </w:tc>
      </w:tr>
      <w:tr w:rsidR="003B4F0F" w:rsidTr="000D2E17">
        <w:trPr>
          <w:trHeight w:val="1489"/>
        </w:trPr>
        <w:tc>
          <w:tcPr>
            <w:tcW w:w="1560" w:type="dxa"/>
            <w:gridSpan w:val="3"/>
            <w:vAlign w:val="center"/>
          </w:tcPr>
          <w:p w:rsidR="003B4F0F" w:rsidRDefault="003B4F0F" w:rsidP="000D2E1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7103" w:type="dxa"/>
            <w:gridSpan w:val="15"/>
            <w:vAlign w:val="center"/>
          </w:tcPr>
          <w:p w:rsidR="003B4F0F" w:rsidRDefault="003B4F0F" w:rsidP="00BC69D2">
            <w:pPr>
              <w:spacing w:beforeLines="5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本人承诺以上填写内容均属实，如有不实之处，本人自愿放弃应聘资格。</w:t>
            </w:r>
          </w:p>
          <w:p w:rsidR="003B4F0F" w:rsidRDefault="003B4F0F" w:rsidP="00BC69D2">
            <w:pPr>
              <w:spacing w:beforeLines="5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  <w:p w:rsidR="003B4F0F" w:rsidRDefault="003B4F0F" w:rsidP="00BC69D2">
            <w:pPr>
              <w:spacing w:beforeLines="50"/>
              <w:ind w:firstLineChars="1300" w:firstLine="273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应聘者签名：</w:t>
            </w:r>
          </w:p>
          <w:p w:rsidR="003B4F0F" w:rsidRDefault="003B4F0F" w:rsidP="00BC69D2">
            <w:pPr>
              <w:spacing w:beforeLines="50"/>
              <w:ind w:firstLineChars="1300" w:firstLine="273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3B4F0F" w:rsidRDefault="003B4F0F"/>
    <w:sectPr w:rsidR="003B4F0F" w:rsidSect="00637F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hakuyoxingshu7000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CBA"/>
    <w:rsid w:val="00057E66"/>
    <w:rsid w:val="000D2E17"/>
    <w:rsid w:val="00160835"/>
    <w:rsid w:val="00205A63"/>
    <w:rsid w:val="00243462"/>
    <w:rsid w:val="003B4F0F"/>
    <w:rsid w:val="003F3BE4"/>
    <w:rsid w:val="005A3384"/>
    <w:rsid w:val="005F3FE2"/>
    <w:rsid w:val="00637F3A"/>
    <w:rsid w:val="008060CF"/>
    <w:rsid w:val="0082279C"/>
    <w:rsid w:val="008B6B87"/>
    <w:rsid w:val="00BB6E65"/>
    <w:rsid w:val="00BC69D2"/>
    <w:rsid w:val="00BD6CBA"/>
    <w:rsid w:val="00C211F0"/>
    <w:rsid w:val="00FB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CBA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56</Words>
  <Characters>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刘湘云</dc:creator>
  <cp:keywords/>
  <dc:description/>
  <cp:lastModifiedBy>罗永忠</cp:lastModifiedBy>
  <cp:revision>3</cp:revision>
  <cp:lastPrinted>2016-11-17T01:18:00Z</cp:lastPrinted>
  <dcterms:created xsi:type="dcterms:W3CDTF">2016-11-15T09:35:00Z</dcterms:created>
  <dcterms:modified xsi:type="dcterms:W3CDTF">2016-11-17T01:19:00Z</dcterms:modified>
</cp:coreProperties>
</file>