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71544" w:rsidRPr="000F768C" w:rsidRDefault="00171544" w:rsidP="00171544">
      <w:pPr>
        <w:spacing w:line="500" w:lineRule="exact"/>
        <w:rPr>
          <w:rFonts w:ascii="黑体" w:eastAsia="黑体" w:hAnsi="黑体" w:hint="eastAsia"/>
        </w:rPr>
      </w:pPr>
      <w:r w:rsidRPr="000F768C">
        <w:rPr>
          <w:rFonts w:ascii="黑体" w:eastAsia="黑体" w:hAnsi="黑体" w:hint="eastAsia"/>
        </w:rPr>
        <w:t>附件2</w:t>
      </w:r>
    </w:p>
    <w:p w:rsidR="00171544" w:rsidRPr="000F768C" w:rsidRDefault="00171544" w:rsidP="00171544">
      <w:pPr>
        <w:ind w:firstLineChars="200" w:firstLine="720"/>
        <w:jc w:val="center"/>
        <w:rPr>
          <w:rFonts w:ascii="黑体" w:eastAsia="黑体" w:hAnsi="黑体" w:hint="eastAsia"/>
          <w:sz w:val="36"/>
          <w:szCs w:val="36"/>
        </w:rPr>
      </w:pPr>
      <w:r w:rsidRPr="000F768C">
        <w:rPr>
          <w:rFonts w:ascii="黑体" w:eastAsia="黑体" w:hAnsi="黑体" w:hint="eastAsia"/>
          <w:sz w:val="36"/>
          <w:szCs w:val="36"/>
        </w:rPr>
        <w:t>四川师范大学2017年11月公开招聘工作人员复习参考教材一览表</w:t>
      </w:r>
    </w:p>
    <w:tbl>
      <w:tblPr>
        <w:tblW w:w="15521" w:type="dxa"/>
        <w:tblInd w:w="-743" w:type="dxa"/>
        <w:tblLook w:val="04A0"/>
      </w:tblPr>
      <w:tblGrid>
        <w:gridCol w:w="1277"/>
        <w:gridCol w:w="1133"/>
        <w:gridCol w:w="1135"/>
        <w:gridCol w:w="3098"/>
        <w:gridCol w:w="3427"/>
        <w:gridCol w:w="2497"/>
        <w:gridCol w:w="1178"/>
        <w:gridCol w:w="1776"/>
      </w:tblGrid>
      <w:tr w:rsidR="00171544" w:rsidRPr="000F768C" w:rsidTr="005E7484">
        <w:trPr>
          <w:trHeight w:val="581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544" w:rsidRPr="000F768C" w:rsidRDefault="00171544" w:rsidP="00DB117E">
            <w:pPr>
              <w:ind w:leftChars="-253" w:left="-810" w:firstLineChars="369" w:firstLine="77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招聘单位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544" w:rsidRPr="000F768C" w:rsidRDefault="00171544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招聘岗位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544" w:rsidRPr="000F768C" w:rsidRDefault="00171544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岗位编码</w:t>
            </w:r>
          </w:p>
        </w:tc>
        <w:tc>
          <w:tcPr>
            <w:tcW w:w="3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544" w:rsidRPr="000F768C" w:rsidRDefault="00171544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专业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544" w:rsidRPr="000F768C" w:rsidRDefault="00171544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参考教材</w:t>
            </w:r>
          </w:p>
        </w:tc>
      </w:tr>
      <w:tr w:rsidR="00171544" w:rsidRPr="000F768C" w:rsidTr="005E7484">
        <w:trPr>
          <w:trHeight w:val="688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544" w:rsidRPr="000F768C" w:rsidRDefault="00171544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544" w:rsidRPr="000F768C" w:rsidRDefault="00171544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544" w:rsidRPr="000F768C" w:rsidRDefault="00171544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544" w:rsidRPr="000F768C" w:rsidRDefault="00171544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544" w:rsidRPr="000F768C" w:rsidRDefault="00171544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教材名称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544" w:rsidRPr="000F768C" w:rsidRDefault="00171544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544" w:rsidRPr="000F768C" w:rsidRDefault="00171544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出版时间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544" w:rsidRPr="000F768C" w:rsidRDefault="00171544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主编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服装与设计艺术学院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18090</w:t>
            </w:r>
          </w:p>
        </w:tc>
        <w:tc>
          <w:tcPr>
            <w:tcW w:w="3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C6393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戏剧与影视学</w:t>
            </w:r>
            <w:r w:rsidRPr="000F768C">
              <w:rPr>
                <w:rFonts w:ascii="宋体" w:eastAsia="宋体" w:hAnsi="宋体" w:hint="eastAsia"/>
                <w:sz w:val="20"/>
              </w:rPr>
              <w:t>（包括一级学科所属专业）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《戏剧表演基础》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中国戏剧出版社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梁伯龙</w:t>
            </w:r>
            <w:r w:rsidR="00E35568" w:rsidRPr="000F768C"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李月</w:t>
            </w:r>
          </w:p>
        </w:tc>
      </w:tr>
      <w:tr w:rsidR="009D12C3" w:rsidRPr="000F768C" w:rsidTr="005E7484">
        <w:trPr>
          <w:trHeight w:val="483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《西欧戏剧史》上下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中国戏剧出版社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廖可兑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服装与设计艺术学院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18091</w:t>
            </w:r>
          </w:p>
        </w:tc>
        <w:tc>
          <w:tcPr>
            <w:tcW w:w="3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7910F1" w:rsidRDefault="007910F1" w:rsidP="00C6393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7910F1">
              <w:rPr>
                <w:rFonts w:ascii="宋体" w:eastAsia="宋体" w:hAnsi="宋体" w:hint="eastAsia"/>
                <w:sz w:val="20"/>
              </w:rPr>
              <w:t>设计学（包括一级学科所属专业）、艺术硕士（艺术设计）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《艺术设计概论》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北京大学出版社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1E0706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凌继尧</w:t>
            </w:r>
          </w:p>
        </w:tc>
      </w:tr>
      <w:tr w:rsidR="009D12C3" w:rsidRPr="000F768C" w:rsidTr="005E7484">
        <w:trPr>
          <w:trHeight w:val="513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《服装配饰设计》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西南师范大学出版社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C176A7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宣臻</w:t>
            </w:r>
          </w:p>
        </w:tc>
      </w:tr>
      <w:tr w:rsidR="009D12C3" w:rsidRPr="000F768C" w:rsidTr="005E7484">
        <w:trPr>
          <w:trHeight w:val="513"/>
        </w:trPr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体育学院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18092</w:t>
            </w:r>
          </w:p>
        </w:tc>
        <w:tc>
          <w:tcPr>
            <w:tcW w:w="30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5E7484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体育教育训练学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《体育舞蹈》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高等教育出版社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张清澍</w:t>
            </w:r>
          </w:p>
        </w:tc>
      </w:tr>
      <w:tr w:rsidR="009D12C3" w:rsidRPr="000F768C" w:rsidTr="005E7484">
        <w:trPr>
          <w:trHeight w:val="513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《学校体育学》（第三版）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高等教育出版社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潘绍伟、于可红</w:t>
            </w:r>
          </w:p>
        </w:tc>
      </w:tr>
      <w:tr w:rsidR="009D12C3" w:rsidRPr="000F768C" w:rsidTr="005E7484">
        <w:trPr>
          <w:trHeight w:val="513"/>
        </w:trPr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体育学院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18093</w:t>
            </w:r>
          </w:p>
        </w:tc>
        <w:tc>
          <w:tcPr>
            <w:tcW w:w="30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5E748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体育教育训练学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《羽毛球运动（第二版）》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高等教育出版社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张瑞林</w:t>
            </w:r>
          </w:p>
        </w:tc>
      </w:tr>
      <w:tr w:rsidR="009D12C3" w:rsidRPr="000F768C" w:rsidTr="005E7484">
        <w:trPr>
          <w:trHeight w:val="513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《学校体育学》（第三版）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高等教育出版社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潘绍伟、于可红</w:t>
            </w:r>
          </w:p>
        </w:tc>
      </w:tr>
      <w:tr w:rsidR="009D12C3" w:rsidRPr="000F768C" w:rsidTr="00786AB3">
        <w:trPr>
          <w:trHeight w:val="513"/>
        </w:trPr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体育学院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C3" w:rsidRPr="000F768C" w:rsidRDefault="009D12C3" w:rsidP="00996D8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  <w:p w:rsidR="009D12C3" w:rsidRPr="000F768C" w:rsidRDefault="009D12C3" w:rsidP="00996D8A">
            <w:pPr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18094</w:t>
            </w:r>
          </w:p>
        </w:tc>
        <w:tc>
          <w:tcPr>
            <w:tcW w:w="30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5E748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 xml:space="preserve">体育教育训练学 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《球类运动-排球》（第三版）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高等教育出版社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黄汉升</w:t>
            </w:r>
          </w:p>
        </w:tc>
      </w:tr>
      <w:tr w:rsidR="009D12C3" w:rsidRPr="000F768C" w:rsidTr="005E7484">
        <w:trPr>
          <w:trHeight w:val="513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《学校体育学》（第三版）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高等教育出版社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潘绍伟、于可红</w:t>
            </w:r>
          </w:p>
        </w:tc>
      </w:tr>
      <w:tr w:rsidR="009D12C3" w:rsidRPr="000F768C" w:rsidTr="00786AB3">
        <w:trPr>
          <w:trHeight w:val="513"/>
        </w:trPr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体育学院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18095</w:t>
            </w:r>
          </w:p>
        </w:tc>
        <w:tc>
          <w:tcPr>
            <w:tcW w:w="30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5E748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 xml:space="preserve">体育教育训练学 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《网球运动教程》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高等教育出版社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陶志祥</w:t>
            </w:r>
          </w:p>
        </w:tc>
      </w:tr>
      <w:tr w:rsidR="009D12C3" w:rsidRPr="000F768C" w:rsidTr="005E7484">
        <w:trPr>
          <w:trHeight w:val="513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《学校体育学》（第三版）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高等教育出版社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2015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潘绍伟、于可红</w:t>
            </w:r>
          </w:p>
        </w:tc>
      </w:tr>
      <w:tr w:rsidR="009D12C3" w:rsidRPr="000F768C" w:rsidTr="00786AB3">
        <w:trPr>
          <w:trHeight w:val="513"/>
        </w:trPr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lastRenderedPageBreak/>
              <w:t>舞蹈学院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664A9C">
            <w:pPr>
              <w:ind w:firstLineChars="100" w:firstLine="210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18096</w:t>
            </w:r>
          </w:p>
        </w:tc>
        <w:tc>
          <w:tcPr>
            <w:tcW w:w="30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hint="eastAsia"/>
                <w:sz w:val="20"/>
              </w:rPr>
              <w:t>音乐与舞蹈学（包括一级学科所属专业）、戏剧与影视学 （包括一级学科所属专业）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音乐剧导论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上海音乐出版社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2004年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张旭</w:t>
            </w:r>
          </w:p>
        </w:tc>
      </w:tr>
      <w:tr w:rsidR="009D12C3" w:rsidRPr="000F768C" w:rsidTr="005E7484">
        <w:trPr>
          <w:trHeight w:val="513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西方音乐剧史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上海音乐出版社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2004年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慕羽</w:t>
            </w:r>
          </w:p>
        </w:tc>
      </w:tr>
      <w:tr w:rsidR="009D12C3" w:rsidRPr="000F768C" w:rsidTr="00786AB3">
        <w:trPr>
          <w:trHeight w:val="513"/>
        </w:trPr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舞蹈学院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18097</w:t>
            </w:r>
          </w:p>
        </w:tc>
        <w:tc>
          <w:tcPr>
            <w:tcW w:w="30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582F66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hint="eastAsia"/>
                <w:sz w:val="20"/>
              </w:rPr>
              <w:t>音乐与舞蹈学（包括一级学科所属专业）、艺术硕士（舞蹈）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舞蹈艺术概论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上海音乐出版社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2009年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隆荫培、徐尔充</w:t>
            </w:r>
          </w:p>
        </w:tc>
      </w:tr>
      <w:tr w:rsidR="009D12C3" w:rsidRPr="000F768C" w:rsidTr="005E7484">
        <w:trPr>
          <w:trHeight w:val="513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舞蹈教育学（舞蹈卷）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上海音乐出版社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2000年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吕艺生</w:t>
            </w:r>
          </w:p>
        </w:tc>
      </w:tr>
      <w:tr w:rsidR="009D12C3" w:rsidRPr="000F768C" w:rsidTr="00786AB3">
        <w:trPr>
          <w:trHeight w:val="513"/>
        </w:trPr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舞蹈学院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18098</w:t>
            </w:r>
          </w:p>
        </w:tc>
        <w:tc>
          <w:tcPr>
            <w:tcW w:w="30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582F66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hint="eastAsia"/>
                <w:sz w:val="20"/>
              </w:rPr>
              <w:t>音乐与舞蹈学（包括一级学科所属专业）、艺术硕士（舞蹈）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舞蹈艺术概论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上海音乐出版社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2009年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隆荫培、徐尔充</w:t>
            </w:r>
          </w:p>
        </w:tc>
      </w:tr>
      <w:tr w:rsidR="009D12C3" w:rsidRPr="000F768C" w:rsidTr="005E7484">
        <w:trPr>
          <w:trHeight w:val="513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舞蹈教育学（舞蹈卷）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上海音乐出版社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2000年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吕艺生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音乐学院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18099</w:t>
            </w:r>
          </w:p>
        </w:tc>
        <w:tc>
          <w:tcPr>
            <w:tcW w:w="3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1B4CD8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0F768C">
              <w:rPr>
                <w:rFonts w:ascii="宋体" w:eastAsia="宋体" w:hAnsi="宋体" w:hint="eastAsia"/>
                <w:sz w:val="20"/>
              </w:rPr>
              <w:t>音乐与舞蹈学（包括一级学科所属专业）、艺术硕士（音乐）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《基本乐理通用教材》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高等教育出版社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李重光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《中国古代音乐史简编》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上海音乐出版社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夏野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音乐学院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textAlignment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  <w:lang/>
              </w:rPr>
              <w:t>18100</w:t>
            </w:r>
          </w:p>
        </w:tc>
        <w:tc>
          <w:tcPr>
            <w:tcW w:w="3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0F768C">
              <w:rPr>
                <w:rFonts w:ascii="宋体" w:eastAsia="宋体" w:hAnsi="宋体" w:hint="eastAsia"/>
                <w:sz w:val="20"/>
              </w:rPr>
              <w:t>音乐与舞蹈学（包括一级学科所属专业）、艺术硕士（音乐）</w:t>
            </w:r>
          </w:p>
        </w:tc>
        <w:tc>
          <w:tcPr>
            <w:tcW w:w="3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《基本乐理通用教材》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高等教育出版社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李重光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《欧美流行音乐简史》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上海音乐出版社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2015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李罡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音乐学院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DB117E">
            <w:pPr>
              <w:jc w:val="center"/>
              <w:textAlignment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  <w:lang/>
              </w:rPr>
              <w:t>18101</w:t>
            </w:r>
          </w:p>
        </w:tc>
        <w:tc>
          <w:tcPr>
            <w:tcW w:w="3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2C3" w:rsidRPr="000F768C" w:rsidRDefault="009D12C3" w:rsidP="001B4CD8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0F768C">
              <w:rPr>
                <w:rFonts w:ascii="宋体" w:eastAsia="宋体" w:hAnsi="宋体" w:hint="eastAsia"/>
                <w:sz w:val="20"/>
              </w:rPr>
              <w:t>音乐与舞蹈学（包括一级学科所属专业）、艺术硕士（舞蹈）</w:t>
            </w:r>
          </w:p>
        </w:tc>
        <w:tc>
          <w:tcPr>
            <w:tcW w:w="3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《基本乐理通用教材》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高等教育出版社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李重光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《中国古代舞蹈史教程》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上海音乐出版社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袁禾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音乐学院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textAlignment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  <w:lang/>
              </w:rPr>
              <w:t>18102</w:t>
            </w:r>
          </w:p>
        </w:tc>
        <w:tc>
          <w:tcPr>
            <w:tcW w:w="3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textAlignment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hint="eastAsia"/>
                <w:sz w:val="20"/>
              </w:rPr>
              <w:t>音乐与舞蹈学（包括一级学科所属专业）、艺术硕士（音乐）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《基本乐理通用教材》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高等教育出版社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李重光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《西方音乐史导学》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上海音乐学院出版社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沈旋、梁晴、王丹丹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音乐学院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textAlignment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  <w:lang/>
              </w:rPr>
              <w:t>18103</w:t>
            </w:r>
          </w:p>
        </w:tc>
        <w:tc>
          <w:tcPr>
            <w:tcW w:w="3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textAlignment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hint="eastAsia"/>
                <w:sz w:val="20"/>
              </w:rPr>
              <w:t>音乐与舞蹈学（包括一级学科所</w:t>
            </w:r>
            <w:r w:rsidRPr="000F768C">
              <w:rPr>
                <w:rFonts w:ascii="宋体" w:eastAsia="宋体" w:hAnsi="宋体" w:hint="eastAsia"/>
                <w:sz w:val="20"/>
              </w:rPr>
              <w:lastRenderedPageBreak/>
              <w:t>属专业）、艺术硕士（音乐）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《基本乐理通用教材》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高等教育出版社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李重光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《中国古代音乐史简编》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上海音乐出版社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夏野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lastRenderedPageBreak/>
              <w:t>影视与传媒学院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18104</w:t>
            </w:r>
          </w:p>
        </w:tc>
        <w:tc>
          <w:tcPr>
            <w:tcW w:w="3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7910F1" w:rsidRDefault="007910F1" w:rsidP="00DB117E">
            <w:pPr>
              <w:jc w:val="center"/>
              <w:textAlignment w:val="center"/>
              <w:rPr>
                <w:rFonts w:ascii="宋体" w:eastAsia="宋体" w:hAnsi="宋体" w:cs="宋体"/>
                <w:sz w:val="21"/>
                <w:szCs w:val="21"/>
                <w:lang/>
              </w:rPr>
            </w:pPr>
            <w:r w:rsidRPr="007910F1">
              <w:rPr>
                <w:rFonts w:ascii="宋体" w:eastAsia="宋体" w:hAnsi="宋体" w:hint="eastAsia"/>
                <w:sz w:val="20"/>
              </w:rPr>
              <w:t>戏剧与影视学（包括一级学科所属专业）、美术学（包括一级学科所属专业）、设计学（包括一级学科所属专业）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After Effects全套影视特效制作典型实例（第2版）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人民邮电出版社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4E6215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4E6215">
            <w:pPr>
              <w:ind w:firstLineChars="150" w:firstLine="315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水木居士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textAlignment w:val="center"/>
              <w:rPr>
                <w:rFonts w:ascii="宋体" w:eastAsia="宋体" w:hAnsi="宋体" w:cs="宋体" w:hint="eastAsia"/>
                <w:sz w:val="21"/>
                <w:szCs w:val="21"/>
                <w:lang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After Effects印象 影视高级特效精解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人民邮电出版社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EC246D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hyperlink r:id="rId8" w:tgtFrame="_blank" w:history="1">
              <w:r w:rsidRPr="000F768C">
                <w:rPr>
                  <w:rStyle w:val="a6"/>
                  <w:rFonts w:ascii="宋体" w:eastAsia="宋体" w:hAnsi="宋体" w:cs="宋体"/>
                  <w:color w:val="auto"/>
                  <w:sz w:val="21"/>
                  <w:szCs w:val="21"/>
                  <w:u w:val="none"/>
                </w:rPr>
                <w:t>精鹰传媒</w:t>
              </w:r>
            </w:hyperlink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影视与传媒学院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专任教师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947F7C">
            <w:pPr>
              <w:jc w:val="center"/>
              <w:rPr>
                <w:rFonts w:ascii="宋体" w:eastAsia="宋体" w:hAnsi="宋体" w:cs="宋体"/>
                <w:sz w:val="20"/>
              </w:rPr>
            </w:pPr>
            <w:r w:rsidRPr="000F768C">
              <w:rPr>
                <w:rFonts w:hint="eastAsia"/>
                <w:sz w:val="20"/>
              </w:rPr>
              <w:t>18105</w:t>
            </w:r>
          </w:p>
        </w:tc>
        <w:tc>
          <w:tcPr>
            <w:tcW w:w="3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textAlignment w:val="center"/>
              <w:rPr>
                <w:rFonts w:ascii="宋体" w:eastAsia="宋体" w:hAnsi="宋体" w:cs="宋体"/>
                <w:sz w:val="21"/>
                <w:szCs w:val="21"/>
                <w:lang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  <w:lang/>
              </w:rPr>
              <w:t>戏剧与影视学</w:t>
            </w:r>
            <w:r w:rsidRPr="000F768C">
              <w:rPr>
                <w:rFonts w:ascii="宋体" w:eastAsia="宋体" w:hAnsi="宋体" w:hint="eastAsia"/>
                <w:sz w:val="20"/>
              </w:rPr>
              <w:t>（包括一级学科所属专业）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After Effects影视特效与合成实例教程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电子工业出版社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EC24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柯健 等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EC24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After Effects影视特效合成项目制作教程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上海交通大学出版社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EC24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2012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EC246D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武虹、吴昊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工学院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实验教师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18106</w:t>
            </w:r>
          </w:p>
        </w:tc>
        <w:tc>
          <w:tcPr>
            <w:tcW w:w="30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12C3" w:rsidRPr="007910F1" w:rsidRDefault="007910F1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7910F1">
              <w:rPr>
                <w:rFonts w:ascii="宋体" w:eastAsia="宋体" w:hAnsi="宋体" w:hint="eastAsia"/>
                <w:sz w:val="20"/>
              </w:rPr>
              <w:t>安全科学与工程（包括一级学科所属专业）、土木工程（包括一级学科所属专业）、力学（包括一级学科所属专业）、设计学（包括一级学科所属专业）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工程力学（工程静力学与材料力学）（第2版）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机械工业出版社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20</w:t>
            </w: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786AB3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 xml:space="preserve">范钦珊、蔡新     </w:t>
            </w:r>
          </w:p>
        </w:tc>
      </w:tr>
      <w:tr w:rsidR="009D12C3" w:rsidRPr="000F768C" w:rsidTr="005E7484">
        <w:trPr>
          <w:trHeight w:val="600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3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机械设计基础（第</w:t>
            </w: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六</w:t>
            </w:r>
            <w:r w:rsidRPr="000F768C">
              <w:rPr>
                <w:rFonts w:ascii="宋体" w:eastAsia="宋体" w:hAnsi="宋体" w:cs="宋体"/>
                <w:sz w:val="21"/>
                <w:szCs w:val="21"/>
              </w:rPr>
              <w:t>版）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高等教育出版社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F768C">
              <w:rPr>
                <w:rFonts w:ascii="宋体" w:eastAsia="宋体" w:hAnsi="宋体" w:cs="宋体"/>
                <w:sz w:val="21"/>
                <w:szCs w:val="21"/>
              </w:rPr>
              <w:t>2013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2C3" w:rsidRPr="000F768C" w:rsidRDefault="009D12C3" w:rsidP="00DB117E">
            <w:pPr>
              <w:jc w:val="center"/>
              <w:rPr>
                <w:rFonts w:ascii="宋体" w:eastAsia="宋体" w:hAnsi="宋体" w:cs="宋体" w:hint="eastAsia"/>
                <w:sz w:val="21"/>
                <w:szCs w:val="21"/>
              </w:rPr>
            </w:pPr>
            <w:hyperlink r:id="rId9" w:tgtFrame="_blank" w:history="1">
              <w:r w:rsidRPr="000F768C">
                <w:rPr>
                  <w:rFonts w:ascii="宋体" w:eastAsia="宋体" w:hAnsi="宋体" w:cs="宋体"/>
                  <w:sz w:val="21"/>
                  <w:szCs w:val="21"/>
                </w:rPr>
                <w:t>杨可桢</w:t>
              </w:r>
            </w:hyperlink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、</w:t>
            </w:r>
            <w:hyperlink r:id="rId10" w:tgtFrame="_blank" w:history="1">
              <w:r w:rsidRPr="000F768C">
                <w:rPr>
                  <w:rFonts w:ascii="宋体" w:eastAsia="宋体" w:hAnsi="宋体" w:cs="宋体"/>
                  <w:sz w:val="21"/>
                  <w:szCs w:val="21"/>
                </w:rPr>
                <w:t>程光蕴</w:t>
              </w:r>
            </w:hyperlink>
            <w:r w:rsidRPr="000F768C">
              <w:rPr>
                <w:rFonts w:ascii="宋体" w:eastAsia="宋体" w:hAnsi="宋体" w:cs="宋体" w:hint="eastAsia"/>
                <w:sz w:val="21"/>
                <w:szCs w:val="21"/>
              </w:rPr>
              <w:t>等</w:t>
            </w:r>
          </w:p>
        </w:tc>
      </w:tr>
    </w:tbl>
    <w:p w:rsidR="00171544" w:rsidRPr="000F768C" w:rsidRDefault="00171544" w:rsidP="003A47EE">
      <w:pPr>
        <w:rPr>
          <w:rFonts w:ascii="楷体_GB2312" w:eastAsia="楷体_GB2312" w:hint="eastAsia"/>
          <w:sz w:val="24"/>
          <w:szCs w:val="24"/>
        </w:rPr>
      </w:pPr>
    </w:p>
    <w:sectPr w:rsidR="00171544" w:rsidRPr="000F768C" w:rsidSect="00DF7B8F">
      <w:footerReference w:type="default" r:id="rId11"/>
      <w:pgSz w:w="16838" w:h="11906" w:orient="landscape"/>
      <w:pgMar w:top="1418" w:right="1418" w:bottom="1418" w:left="1418" w:header="851" w:footer="748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16E" w:rsidRDefault="004E116E">
      <w:r>
        <w:separator/>
      </w:r>
    </w:p>
  </w:endnote>
  <w:endnote w:type="continuationSeparator" w:id="1">
    <w:p w:rsidR="004E116E" w:rsidRDefault="004E1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6F" w:rsidRDefault="00C6656F">
    <w:pPr>
      <w:pStyle w:val="a8"/>
      <w:jc w:val="center"/>
    </w:pPr>
    <w:fldSimple w:instr=" PAGE   \* MERGEFORMAT ">
      <w:r w:rsidR="00EA1922" w:rsidRPr="00EA1922">
        <w:rPr>
          <w:noProof/>
          <w:lang w:val="zh-CN" w:eastAsia="zh-CN"/>
        </w:rPr>
        <w:t>3</w:t>
      </w:r>
    </w:fldSimple>
  </w:p>
  <w:p w:rsidR="00C6656F" w:rsidRDefault="00C6656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16E" w:rsidRDefault="004E116E">
      <w:r>
        <w:separator/>
      </w:r>
    </w:p>
  </w:footnote>
  <w:footnote w:type="continuationSeparator" w:id="1">
    <w:p w:rsidR="004E116E" w:rsidRDefault="004E11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46E4A"/>
    <w:multiLevelType w:val="hybridMultilevel"/>
    <w:tmpl w:val="90ACAA9E"/>
    <w:lvl w:ilvl="0" w:tplc="8F3C9C6E">
      <w:start w:val="1"/>
      <w:numFmt w:val="decimalEnclosedCircle"/>
      <w:lvlText w:val="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29014AB1"/>
    <w:multiLevelType w:val="hybridMultilevel"/>
    <w:tmpl w:val="603EAA52"/>
    <w:lvl w:ilvl="0" w:tplc="D76276A6">
      <w:start w:val="1"/>
      <w:numFmt w:val="decimalEnclosedCircle"/>
      <w:lvlText w:val="%1"/>
      <w:lvlJc w:val="left"/>
      <w:pPr>
        <w:ind w:left="9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3" w:hanging="420"/>
      </w:pPr>
    </w:lvl>
    <w:lvl w:ilvl="2" w:tplc="0409001B" w:tentative="1">
      <w:start w:val="1"/>
      <w:numFmt w:val="lowerRoman"/>
      <w:lvlText w:val="%3."/>
      <w:lvlJc w:val="right"/>
      <w:pPr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ind w:left="2243" w:hanging="420"/>
      </w:pPr>
    </w:lvl>
    <w:lvl w:ilvl="4" w:tplc="04090019" w:tentative="1">
      <w:start w:val="1"/>
      <w:numFmt w:val="lowerLetter"/>
      <w:lvlText w:val="%5)"/>
      <w:lvlJc w:val="left"/>
      <w:pPr>
        <w:ind w:left="2663" w:hanging="420"/>
      </w:pPr>
    </w:lvl>
    <w:lvl w:ilvl="5" w:tplc="0409001B" w:tentative="1">
      <w:start w:val="1"/>
      <w:numFmt w:val="lowerRoman"/>
      <w:lvlText w:val="%6."/>
      <w:lvlJc w:val="right"/>
      <w:pPr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ind w:left="3503" w:hanging="420"/>
      </w:pPr>
    </w:lvl>
    <w:lvl w:ilvl="7" w:tplc="04090019" w:tentative="1">
      <w:start w:val="1"/>
      <w:numFmt w:val="lowerLetter"/>
      <w:lvlText w:val="%8)"/>
      <w:lvlJc w:val="left"/>
      <w:pPr>
        <w:ind w:left="3923" w:hanging="420"/>
      </w:pPr>
    </w:lvl>
    <w:lvl w:ilvl="8" w:tplc="0409001B" w:tentative="1">
      <w:start w:val="1"/>
      <w:numFmt w:val="lowerRoman"/>
      <w:lvlText w:val="%9."/>
      <w:lvlJc w:val="right"/>
      <w:pPr>
        <w:ind w:left="4343" w:hanging="420"/>
      </w:pPr>
    </w:lvl>
  </w:abstractNum>
  <w:abstractNum w:abstractNumId="2">
    <w:nsid w:val="695D59E9"/>
    <w:multiLevelType w:val="hybridMultilevel"/>
    <w:tmpl w:val="663EB696"/>
    <w:lvl w:ilvl="0" w:tplc="DBF86244">
      <w:start w:val="1"/>
      <w:numFmt w:val="japaneseCounting"/>
      <w:lvlText w:val="%1、"/>
      <w:lvlJc w:val="left"/>
      <w:pPr>
        <w:ind w:left="1365" w:hanging="72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HorizontalSpacing w:val="160"/>
  <w:drawingGridVerticalSpacing w:val="435"/>
  <w:displayHorizontalDrawingGridEvery w:val="0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3B5"/>
    <w:rsid w:val="00000712"/>
    <w:rsid w:val="00003782"/>
    <w:rsid w:val="000043C9"/>
    <w:rsid w:val="00007A25"/>
    <w:rsid w:val="00011F54"/>
    <w:rsid w:val="00012EC3"/>
    <w:rsid w:val="00013384"/>
    <w:rsid w:val="00013448"/>
    <w:rsid w:val="000139D1"/>
    <w:rsid w:val="00015FA6"/>
    <w:rsid w:val="00016083"/>
    <w:rsid w:val="000205B4"/>
    <w:rsid w:val="00022373"/>
    <w:rsid w:val="00022D0E"/>
    <w:rsid w:val="00023D4E"/>
    <w:rsid w:val="0002743D"/>
    <w:rsid w:val="00032432"/>
    <w:rsid w:val="00033247"/>
    <w:rsid w:val="00035EBC"/>
    <w:rsid w:val="00036E61"/>
    <w:rsid w:val="0003788B"/>
    <w:rsid w:val="000400D5"/>
    <w:rsid w:val="00040A7D"/>
    <w:rsid w:val="00042B2A"/>
    <w:rsid w:val="00046C8F"/>
    <w:rsid w:val="00047B0C"/>
    <w:rsid w:val="0005225E"/>
    <w:rsid w:val="00053994"/>
    <w:rsid w:val="00054087"/>
    <w:rsid w:val="00055CCD"/>
    <w:rsid w:val="000561B8"/>
    <w:rsid w:val="00056CC9"/>
    <w:rsid w:val="000576C1"/>
    <w:rsid w:val="000578C4"/>
    <w:rsid w:val="00062D56"/>
    <w:rsid w:val="000633F3"/>
    <w:rsid w:val="00066DA1"/>
    <w:rsid w:val="00067579"/>
    <w:rsid w:val="000700DF"/>
    <w:rsid w:val="00073FFC"/>
    <w:rsid w:val="0007404C"/>
    <w:rsid w:val="00075000"/>
    <w:rsid w:val="00077BA3"/>
    <w:rsid w:val="000862A7"/>
    <w:rsid w:val="00091306"/>
    <w:rsid w:val="00091D29"/>
    <w:rsid w:val="0009493E"/>
    <w:rsid w:val="00096348"/>
    <w:rsid w:val="00097F0C"/>
    <w:rsid w:val="000A29C1"/>
    <w:rsid w:val="000A5885"/>
    <w:rsid w:val="000A5D79"/>
    <w:rsid w:val="000A7963"/>
    <w:rsid w:val="000B2699"/>
    <w:rsid w:val="000B31C0"/>
    <w:rsid w:val="000B40E1"/>
    <w:rsid w:val="000B4ADC"/>
    <w:rsid w:val="000B5F44"/>
    <w:rsid w:val="000C36EA"/>
    <w:rsid w:val="000C6003"/>
    <w:rsid w:val="000D0297"/>
    <w:rsid w:val="000D0833"/>
    <w:rsid w:val="000D1A61"/>
    <w:rsid w:val="000D4CA4"/>
    <w:rsid w:val="000D6970"/>
    <w:rsid w:val="000D757E"/>
    <w:rsid w:val="000E156F"/>
    <w:rsid w:val="000E2DC1"/>
    <w:rsid w:val="000E3F12"/>
    <w:rsid w:val="000E4665"/>
    <w:rsid w:val="000E68B2"/>
    <w:rsid w:val="000E68DF"/>
    <w:rsid w:val="000F03DF"/>
    <w:rsid w:val="000F141A"/>
    <w:rsid w:val="000F3546"/>
    <w:rsid w:val="000F472E"/>
    <w:rsid w:val="000F618C"/>
    <w:rsid w:val="000F768C"/>
    <w:rsid w:val="00105647"/>
    <w:rsid w:val="0011452E"/>
    <w:rsid w:val="0011455A"/>
    <w:rsid w:val="001157E9"/>
    <w:rsid w:val="00122D18"/>
    <w:rsid w:val="00123775"/>
    <w:rsid w:val="00124446"/>
    <w:rsid w:val="001309DC"/>
    <w:rsid w:val="001311BC"/>
    <w:rsid w:val="00132B32"/>
    <w:rsid w:val="001348B5"/>
    <w:rsid w:val="00135669"/>
    <w:rsid w:val="00136A36"/>
    <w:rsid w:val="00136BDB"/>
    <w:rsid w:val="00141FAF"/>
    <w:rsid w:val="00142A66"/>
    <w:rsid w:val="00147A45"/>
    <w:rsid w:val="0015228B"/>
    <w:rsid w:val="00153703"/>
    <w:rsid w:val="0015482A"/>
    <w:rsid w:val="00155F0D"/>
    <w:rsid w:val="001577B4"/>
    <w:rsid w:val="00157983"/>
    <w:rsid w:val="0016146D"/>
    <w:rsid w:val="001621D7"/>
    <w:rsid w:val="0016618D"/>
    <w:rsid w:val="00166B1B"/>
    <w:rsid w:val="00167A3F"/>
    <w:rsid w:val="00167FED"/>
    <w:rsid w:val="00171544"/>
    <w:rsid w:val="00176826"/>
    <w:rsid w:val="0017705F"/>
    <w:rsid w:val="00177383"/>
    <w:rsid w:val="0017775A"/>
    <w:rsid w:val="001807C3"/>
    <w:rsid w:val="00183040"/>
    <w:rsid w:val="001907FA"/>
    <w:rsid w:val="00193A2E"/>
    <w:rsid w:val="001A1A64"/>
    <w:rsid w:val="001A27B5"/>
    <w:rsid w:val="001A5E1A"/>
    <w:rsid w:val="001A60C5"/>
    <w:rsid w:val="001B2703"/>
    <w:rsid w:val="001B285C"/>
    <w:rsid w:val="001B40BE"/>
    <w:rsid w:val="001B4CD8"/>
    <w:rsid w:val="001B5E49"/>
    <w:rsid w:val="001B6399"/>
    <w:rsid w:val="001B6539"/>
    <w:rsid w:val="001B7698"/>
    <w:rsid w:val="001C04A4"/>
    <w:rsid w:val="001C6DEC"/>
    <w:rsid w:val="001D2690"/>
    <w:rsid w:val="001D2E69"/>
    <w:rsid w:val="001D6B6B"/>
    <w:rsid w:val="001E0706"/>
    <w:rsid w:val="001E19D8"/>
    <w:rsid w:val="001E2E83"/>
    <w:rsid w:val="001E38FC"/>
    <w:rsid w:val="001E55FB"/>
    <w:rsid w:val="001E5DDA"/>
    <w:rsid w:val="001F1211"/>
    <w:rsid w:val="001F1D22"/>
    <w:rsid w:val="001F2145"/>
    <w:rsid w:val="001F7068"/>
    <w:rsid w:val="001F7D0A"/>
    <w:rsid w:val="00200EB1"/>
    <w:rsid w:val="00200FDE"/>
    <w:rsid w:val="002013A6"/>
    <w:rsid w:val="00201A43"/>
    <w:rsid w:val="00202372"/>
    <w:rsid w:val="00205264"/>
    <w:rsid w:val="00206611"/>
    <w:rsid w:val="00207281"/>
    <w:rsid w:val="002105C2"/>
    <w:rsid w:val="002156AA"/>
    <w:rsid w:val="00220943"/>
    <w:rsid w:val="002223D1"/>
    <w:rsid w:val="002255AF"/>
    <w:rsid w:val="00226599"/>
    <w:rsid w:val="0022717B"/>
    <w:rsid w:val="002272BC"/>
    <w:rsid w:val="0022735D"/>
    <w:rsid w:val="002305EE"/>
    <w:rsid w:val="00231529"/>
    <w:rsid w:val="0023404C"/>
    <w:rsid w:val="00237C83"/>
    <w:rsid w:val="00237FED"/>
    <w:rsid w:val="0024112C"/>
    <w:rsid w:val="00241181"/>
    <w:rsid w:val="00241E6C"/>
    <w:rsid w:val="00242767"/>
    <w:rsid w:val="00244158"/>
    <w:rsid w:val="002538A5"/>
    <w:rsid w:val="00253F2A"/>
    <w:rsid w:val="00257A4B"/>
    <w:rsid w:val="00257D14"/>
    <w:rsid w:val="00261575"/>
    <w:rsid w:val="002636E4"/>
    <w:rsid w:val="00263ECD"/>
    <w:rsid w:val="00265AD1"/>
    <w:rsid w:val="00266DAF"/>
    <w:rsid w:val="00266ECC"/>
    <w:rsid w:val="00270126"/>
    <w:rsid w:val="00271BD3"/>
    <w:rsid w:val="0027206A"/>
    <w:rsid w:val="002740E0"/>
    <w:rsid w:val="002772BE"/>
    <w:rsid w:val="00283770"/>
    <w:rsid w:val="002837D4"/>
    <w:rsid w:val="00283956"/>
    <w:rsid w:val="002860C6"/>
    <w:rsid w:val="002906AB"/>
    <w:rsid w:val="00290929"/>
    <w:rsid w:val="00292C90"/>
    <w:rsid w:val="00293A52"/>
    <w:rsid w:val="00294B2E"/>
    <w:rsid w:val="002957B3"/>
    <w:rsid w:val="002976AF"/>
    <w:rsid w:val="002A354A"/>
    <w:rsid w:val="002A3E06"/>
    <w:rsid w:val="002A671E"/>
    <w:rsid w:val="002B099B"/>
    <w:rsid w:val="002B4805"/>
    <w:rsid w:val="002B493E"/>
    <w:rsid w:val="002B49D8"/>
    <w:rsid w:val="002B537B"/>
    <w:rsid w:val="002B631C"/>
    <w:rsid w:val="002C0220"/>
    <w:rsid w:val="002C12B0"/>
    <w:rsid w:val="002C12E6"/>
    <w:rsid w:val="002C2264"/>
    <w:rsid w:val="002C2E25"/>
    <w:rsid w:val="002C4068"/>
    <w:rsid w:val="002C54F5"/>
    <w:rsid w:val="002C7FB8"/>
    <w:rsid w:val="002D0459"/>
    <w:rsid w:val="002D5708"/>
    <w:rsid w:val="002D5DFD"/>
    <w:rsid w:val="002D7775"/>
    <w:rsid w:val="002E294D"/>
    <w:rsid w:val="002E7091"/>
    <w:rsid w:val="002E7D25"/>
    <w:rsid w:val="002E7F0E"/>
    <w:rsid w:val="002F144E"/>
    <w:rsid w:val="002F26CF"/>
    <w:rsid w:val="002F4683"/>
    <w:rsid w:val="002F4FBD"/>
    <w:rsid w:val="00300F08"/>
    <w:rsid w:val="0030187A"/>
    <w:rsid w:val="003021FA"/>
    <w:rsid w:val="0030438D"/>
    <w:rsid w:val="003063A5"/>
    <w:rsid w:val="00306B80"/>
    <w:rsid w:val="003075F1"/>
    <w:rsid w:val="003137C5"/>
    <w:rsid w:val="003175A1"/>
    <w:rsid w:val="003204A0"/>
    <w:rsid w:val="00320DDE"/>
    <w:rsid w:val="003212AC"/>
    <w:rsid w:val="00323916"/>
    <w:rsid w:val="00330497"/>
    <w:rsid w:val="003329CA"/>
    <w:rsid w:val="00334EC5"/>
    <w:rsid w:val="003414EE"/>
    <w:rsid w:val="00342773"/>
    <w:rsid w:val="003440E1"/>
    <w:rsid w:val="00344FE6"/>
    <w:rsid w:val="003459E3"/>
    <w:rsid w:val="00346605"/>
    <w:rsid w:val="00352499"/>
    <w:rsid w:val="0035636A"/>
    <w:rsid w:val="0036122F"/>
    <w:rsid w:val="0036252B"/>
    <w:rsid w:val="003637FA"/>
    <w:rsid w:val="0036556B"/>
    <w:rsid w:val="003700CE"/>
    <w:rsid w:val="00373E22"/>
    <w:rsid w:val="0037782D"/>
    <w:rsid w:val="0038069D"/>
    <w:rsid w:val="0038250F"/>
    <w:rsid w:val="00386E5F"/>
    <w:rsid w:val="00386E7B"/>
    <w:rsid w:val="00390D2F"/>
    <w:rsid w:val="00392C24"/>
    <w:rsid w:val="00392F3C"/>
    <w:rsid w:val="003A0E7C"/>
    <w:rsid w:val="003A42C0"/>
    <w:rsid w:val="003A465C"/>
    <w:rsid w:val="003A47EE"/>
    <w:rsid w:val="003A7F49"/>
    <w:rsid w:val="003B3A63"/>
    <w:rsid w:val="003B3D92"/>
    <w:rsid w:val="003B46BF"/>
    <w:rsid w:val="003C07AE"/>
    <w:rsid w:val="003C1409"/>
    <w:rsid w:val="003C43E9"/>
    <w:rsid w:val="003C496A"/>
    <w:rsid w:val="003C5B02"/>
    <w:rsid w:val="003C5E44"/>
    <w:rsid w:val="003C7778"/>
    <w:rsid w:val="003D0D19"/>
    <w:rsid w:val="003D2E9F"/>
    <w:rsid w:val="003D4747"/>
    <w:rsid w:val="003D5205"/>
    <w:rsid w:val="003D7671"/>
    <w:rsid w:val="003E2623"/>
    <w:rsid w:val="003E55D7"/>
    <w:rsid w:val="003E65C1"/>
    <w:rsid w:val="003F455D"/>
    <w:rsid w:val="004020A9"/>
    <w:rsid w:val="00405B52"/>
    <w:rsid w:val="0040779F"/>
    <w:rsid w:val="0041156C"/>
    <w:rsid w:val="0041230E"/>
    <w:rsid w:val="0041280B"/>
    <w:rsid w:val="0041730C"/>
    <w:rsid w:val="00417432"/>
    <w:rsid w:val="00420895"/>
    <w:rsid w:val="00422770"/>
    <w:rsid w:val="004271B8"/>
    <w:rsid w:val="00427ECB"/>
    <w:rsid w:val="00437D37"/>
    <w:rsid w:val="00440E23"/>
    <w:rsid w:val="00447A51"/>
    <w:rsid w:val="004507D2"/>
    <w:rsid w:val="0045220A"/>
    <w:rsid w:val="00452B71"/>
    <w:rsid w:val="00453080"/>
    <w:rsid w:val="00457ED0"/>
    <w:rsid w:val="00460DF8"/>
    <w:rsid w:val="00461751"/>
    <w:rsid w:val="00462309"/>
    <w:rsid w:val="0047760C"/>
    <w:rsid w:val="00480D7B"/>
    <w:rsid w:val="00480FE5"/>
    <w:rsid w:val="00485D98"/>
    <w:rsid w:val="00486C07"/>
    <w:rsid w:val="00492CFF"/>
    <w:rsid w:val="00492D04"/>
    <w:rsid w:val="00493719"/>
    <w:rsid w:val="004A0E60"/>
    <w:rsid w:val="004A27EC"/>
    <w:rsid w:val="004A44D9"/>
    <w:rsid w:val="004A54E9"/>
    <w:rsid w:val="004A760D"/>
    <w:rsid w:val="004A76D4"/>
    <w:rsid w:val="004B1B01"/>
    <w:rsid w:val="004B33DC"/>
    <w:rsid w:val="004B53EC"/>
    <w:rsid w:val="004B7E5F"/>
    <w:rsid w:val="004C2B64"/>
    <w:rsid w:val="004C3D6A"/>
    <w:rsid w:val="004C5221"/>
    <w:rsid w:val="004C7C76"/>
    <w:rsid w:val="004D0990"/>
    <w:rsid w:val="004D170E"/>
    <w:rsid w:val="004D3673"/>
    <w:rsid w:val="004D79B9"/>
    <w:rsid w:val="004E0DBA"/>
    <w:rsid w:val="004E116E"/>
    <w:rsid w:val="004E4824"/>
    <w:rsid w:val="004E54E0"/>
    <w:rsid w:val="004E5605"/>
    <w:rsid w:val="004E5B46"/>
    <w:rsid w:val="004E6215"/>
    <w:rsid w:val="004E7DDA"/>
    <w:rsid w:val="004F12B1"/>
    <w:rsid w:val="004F132C"/>
    <w:rsid w:val="004F19A4"/>
    <w:rsid w:val="00500F5C"/>
    <w:rsid w:val="005016C2"/>
    <w:rsid w:val="00503D8A"/>
    <w:rsid w:val="00504587"/>
    <w:rsid w:val="00504B8F"/>
    <w:rsid w:val="005061D5"/>
    <w:rsid w:val="00511464"/>
    <w:rsid w:val="005139C7"/>
    <w:rsid w:val="005144A0"/>
    <w:rsid w:val="005149F4"/>
    <w:rsid w:val="00514B82"/>
    <w:rsid w:val="00515A89"/>
    <w:rsid w:val="0052274D"/>
    <w:rsid w:val="00532122"/>
    <w:rsid w:val="005337F2"/>
    <w:rsid w:val="00533A10"/>
    <w:rsid w:val="005378FE"/>
    <w:rsid w:val="00546BC2"/>
    <w:rsid w:val="00551383"/>
    <w:rsid w:val="00551A23"/>
    <w:rsid w:val="00552E1F"/>
    <w:rsid w:val="005578BB"/>
    <w:rsid w:val="00560B08"/>
    <w:rsid w:val="0056209C"/>
    <w:rsid w:val="005716E3"/>
    <w:rsid w:val="0057675E"/>
    <w:rsid w:val="00582F66"/>
    <w:rsid w:val="005850D3"/>
    <w:rsid w:val="00586740"/>
    <w:rsid w:val="00587C05"/>
    <w:rsid w:val="00587C29"/>
    <w:rsid w:val="00596897"/>
    <w:rsid w:val="005A06AD"/>
    <w:rsid w:val="005A3086"/>
    <w:rsid w:val="005A3ECE"/>
    <w:rsid w:val="005B0112"/>
    <w:rsid w:val="005B2BF4"/>
    <w:rsid w:val="005B3613"/>
    <w:rsid w:val="005B4FC1"/>
    <w:rsid w:val="005B6261"/>
    <w:rsid w:val="005B78A0"/>
    <w:rsid w:val="005B7950"/>
    <w:rsid w:val="005C14A3"/>
    <w:rsid w:val="005C2861"/>
    <w:rsid w:val="005C3B85"/>
    <w:rsid w:val="005C6791"/>
    <w:rsid w:val="005D192E"/>
    <w:rsid w:val="005D1BC4"/>
    <w:rsid w:val="005D3A61"/>
    <w:rsid w:val="005D6AC5"/>
    <w:rsid w:val="005E025C"/>
    <w:rsid w:val="005E10F7"/>
    <w:rsid w:val="005E14CF"/>
    <w:rsid w:val="005E16AC"/>
    <w:rsid w:val="005E17D7"/>
    <w:rsid w:val="005E2B0D"/>
    <w:rsid w:val="005E308F"/>
    <w:rsid w:val="005E457C"/>
    <w:rsid w:val="005E71E1"/>
    <w:rsid w:val="005E7484"/>
    <w:rsid w:val="005E7BC8"/>
    <w:rsid w:val="005F36CB"/>
    <w:rsid w:val="005F3BD4"/>
    <w:rsid w:val="00600875"/>
    <w:rsid w:val="006018E7"/>
    <w:rsid w:val="00604DA4"/>
    <w:rsid w:val="006063F8"/>
    <w:rsid w:val="00610C30"/>
    <w:rsid w:val="00616A69"/>
    <w:rsid w:val="00617869"/>
    <w:rsid w:val="00620170"/>
    <w:rsid w:val="006212FA"/>
    <w:rsid w:val="00624AA4"/>
    <w:rsid w:val="0062521E"/>
    <w:rsid w:val="0062580B"/>
    <w:rsid w:val="00626C7F"/>
    <w:rsid w:val="00626E50"/>
    <w:rsid w:val="00627789"/>
    <w:rsid w:val="00627ED5"/>
    <w:rsid w:val="00631299"/>
    <w:rsid w:val="006323E7"/>
    <w:rsid w:val="006337F0"/>
    <w:rsid w:val="00634209"/>
    <w:rsid w:val="00635742"/>
    <w:rsid w:val="00636679"/>
    <w:rsid w:val="0064288A"/>
    <w:rsid w:val="00654A96"/>
    <w:rsid w:val="00661A62"/>
    <w:rsid w:val="00661A78"/>
    <w:rsid w:val="00664A9C"/>
    <w:rsid w:val="00664E61"/>
    <w:rsid w:val="00664E70"/>
    <w:rsid w:val="006660C5"/>
    <w:rsid w:val="00667CC1"/>
    <w:rsid w:val="00673036"/>
    <w:rsid w:val="00673B8F"/>
    <w:rsid w:val="00673BFE"/>
    <w:rsid w:val="006757F1"/>
    <w:rsid w:val="00676E8B"/>
    <w:rsid w:val="00677558"/>
    <w:rsid w:val="00680575"/>
    <w:rsid w:val="00680C80"/>
    <w:rsid w:val="006819CF"/>
    <w:rsid w:val="0068259F"/>
    <w:rsid w:val="00685CF7"/>
    <w:rsid w:val="0068771B"/>
    <w:rsid w:val="006921C5"/>
    <w:rsid w:val="0069317A"/>
    <w:rsid w:val="00694A38"/>
    <w:rsid w:val="00695A0B"/>
    <w:rsid w:val="006A2F9B"/>
    <w:rsid w:val="006A3A7E"/>
    <w:rsid w:val="006A466F"/>
    <w:rsid w:val="006A64EA"/>
    <w:rsid w:val="006B0B57"/>
    <w:rsid w:val="006B42F2"/>
    <w:rsid w:val="006B4662"/>
    <w:rsid w:val="006B7EBF"/>
    <w:rsid w:val="006C150E"/>
    <w:rsid w:val="006C2877"/>
    <w:rsid w:val="006C28A6"/>
    <w:rsid w:val="006C43C5"/>
    <w:rsid w:val="006C59B9"/>
    <w:rsid w:val="006C5FE2"/>
    <w:rsid w:val="006C6BBC"/>
    <w:rsid w:val="006D2DB4"/>
    <w:rsid w:val="006D5F03"/>
    <w:rsid w:val="006D6897"/>
    <w:rsid w:val="006E2621"/>
    <w:rsid w:val="006E47F3"/>
    <w:rsid w:val="006F5BC4"/>
    <w:rsid w:val="006F64E0"/>
    <w:rsid w:val="00701BE6"/>
    <w:rsid w:val="007034F7"/>
    <w:rsid w:val="00703DB5"/>
    <w:rsid w:val="00705D65"/>
    <w:rsid w:val="00706204"/>
    <w:rsid w:val="00707D0E"/>
    <w:rsid w:val="00710EB6"/>
    <w:rsid w:val="007118C7"/>
    <w:rsid w:val="0071544D"/>
    <w:rsid w:val="00715BDD"/>
    <w:rsid w:val="007172AD"/>
    <w:rsid w:val="00720B95"/>
    <w:rsid w:val="007239B7"/>
    <w:rsid w:val="00725C19"/>
    <w:rsid w:val="00727520"/>
    <w:rsid w:val="00730BAC"/>
    <w:rsid w:val="00732399"/>
    <w:rsid w:val="00733088"/>
    <w:rsid w:val="00735BB1"/>
    <w:rsid w:val="007411F0"/>
    <w:rsid w:val="00743374"/>
    <w:rsid w:val="00746065"/>
    <w:rsid w:val="00747638"/>
    <w:rsid w:val="00750A1F"/>
    <w:rsid w:val="00752AD8"/>
    <w:rsid w:val="007547CD"/>
    <w:rsid w:val="007559D3"/>
    <w:rsid w:val="00756367"/>
    <w:rsid w:val="00761BE0"/>
    <w:rsid w:val="007631C9"/>
    <w:rsid w:val="00764FDE"/>
    <w:rsid w:val="0076693A"/>
    <w:rsid w:val="00772890"/>
    <w:rsid w:val="007762C4"/>
    <w:rsid w:val="0078188C"/>
    <w:rsid w:val="007819A2"/>
    <w:rsid w:val="00785462"/>
    <w:rsid w:val="00786AB3"/>
    <w:rsid w:val="00790612"/>
    <w:rsid w:val="007910F1"/>
    <w:rsid w:val="00792913"/>
    <w:rsid w:val="007937B4"/>
    <w:rsid w:val="00794A4C"/>
    <w:rsid w:val="007A32F4"/>
    <w:rsid w:val="007A3503"/>
    <w:rsid w:val="007A40D4"/>
    <w:rsid w:val="007A41AD"/>
    <w:rsid w:val="007A58D6"/>
    <w:rsid w:val="007A5D3E"/>
    <w:rsid w:val="007B06D5"/>
    <w:rsid w:val="007B116B"/>
    <w:rsid w:val="007B399E"/>
    <w:rsid w:val="007B4584"/>
    <w:rsid w:val="007B69B4"/>
    <w:rsid w:val="007B7EF8"/>
    <w:rsid w:val="007B7F32"/>
    <w:rsid w:val="007C1EA2"/>
    <w:rsid w:val="007C34BB"/>
    <w:rsid w:val="007C7777"/>
    <w:rsid w:val="007D1669"/>
    <w:rsid w:val="007D3274"/>
    <w:rsid w:val="007D68D1"/>
    <w:rsid w:val="007E30B2"/>
    <w:rsid w:val="007E4F8D"/>
    <w:rsid w:val="007F10F3"/>
    <w:rsid w:val="007F2822"/>
    <w:rsid w:val="007F30FE"/>
    <w:rsid w:val="007F40A2"/>
    <w:rsid w:val="007F703B"/>
    <w:rsid w:val="007F7BF3"/>
    <w:rsid w:val="0080080A"/>
    <w:rsid w:val="00801D1D"/>
    <w:rsid w:val="0080319D"/>
    <w:rsid w:val="00805415"/>
    <w:rsid w:val="0080574C"/>
    <w:rsid w:val="008058C8"/>
    <w:rsid w:val="0081070A"/>
    <w:rsid w:val="00810D92"/>
    <w:rsid w:val="00813DE1"/>
    <w:rsid w:val="00814365"/>
    <w:rsid w:val="00820597"/>
    <w:rsid w:val="00821529"/>
    <w:rsid w:val="00822D13"/>
    <w:rsid w:val="00826E76"/>
    <w:rsid w:val="0082757D"/>
    <w:rsid w:val="00831AB2"/>
    <w:rsid w:val="00831CD1"/>
    <w:rsid w:val="00833D04"/>
    <w:rsid w:val="00834BFD"/>
    <w:rsid w:val="00834C0F"/>
    <w:rsid w:val="008374CA"/>
    <w:rsid w:val="00840B95"/>
    <w:rsid w:val="00841172"/>
    <w:rsid w:val="0084430E"/>
    <w:rsid w:val="00845A36"/>
    <w:rsid w:val="0084661C"/>
    <w:rsid w:val="00854E2D"/>
    <w:rsid w:val="00860887"/>
    <w:rsid w:val="008618F6"/>
    <w:rsid w:val="00863000"/>
    <w:rsid w:val="008630CC"/>
    <w:rsid w:val="00866004"/>
    <w:rsid w:val="0086607E"/>
    <w:rsid w:val="00872EF6"/>
    <w:rsid w:val="0087402B"/>
    <w:rsid w:val="00885B76"/>
    <w:rsid w:val="00886B4C"/>
    <w:rsid w:val="0088716B"/>
    <w:rsid w:val="00893BDE"/>
    <w:rsid w:val="008A12EF"/>
    <w:rsid w:val="008A1F87"/>
    <w:rsid w:val="008A21F9"/>
    <w:rsid w:val="008A6DCF"/>
    <w:rsid w:val="008B2ADB"/>
    <w:rsid w:val="008B61EC"/>
    <w:rsid w:val="008B7162"/>
    <w:rsid w:val="008C2D07"/>
    <w:rsid w:val="008C5226"/>
    <w:rsid w:val="008C7F1F"/>
    <w:rsid w:val="008D0C7A"/>
    <w:rsid w:val="008D183E"/>
    <w:rsid w:val="008D4565"/>
    <w:rsid w:val="008D49AE"/>
    <w:rsid w:val="008D556E"/>
    <w:rsid w:val="008E1631"/>
    <w:rsid w:val="008E3262"/>
    <w:rsid w:val="008E32A4"/>
    <w:rsid w:val="008E43AE"/>
    <w:rsid w:val="008E6EDF"/>
    <w:rsid w:val="008F1905"/>
    <w:rsid w:val="008F37F9"/>
    <w:rsid w:val="008F5822"/>
    <w:rsid w:val="00904B24"/>
    <w:rsid w:val="0090536C"/>
    <w:rsid w:val="00911769"/>
    <w:rsid w:val="009132C5"/>
    <w:rsid w:val="0091433F"/>
    <w:rsid w:val="009143BE"/>
    <w:rsid w:val="00916FBD"/>
    <w:rsid w:val="0092116C"/>
    <w:rsid w:val="00921F47"/>
    <w:rsid w:val="00924C08"/>
    <w:rsid w:val="00925E3D"/>
    <w:rsid w:val="00927F6F"/>
    <w:rsid w:val="00930C1A"/>
    <w:rsid w:val="00930D61"/>
    <w:rsid w:val="009313AC"/>
    <w:rsid w:val="009339A1"/>
    <w:rsid w:val="00934D41"/>
    <w:rsid w:val="00934FD0"/>
    <w:rsid w:val="0093652A"/>
    <w:rsid w:val="00941A82"/>
    <w:rsid w:val="00944635"/>
    <w:rsid w:val="00945951"/>
    <w:rsid w:val="009461B8"/>
    <w:rsid w:val="00947F7C"/>
    <w:rsid w:val="009511EB"/>
    <w:rsid w:val="00951590"/>
    <w:rsid w:val="009554EC"/>
    <w:rsid w:val="00960C96"/>
    <w:rsid w:val="009615FF"/>
    <w:rsid w:val="0096292C"/>
    <w:rsid w:val="00963438"/>
    <w:rsid w:val="00965012"/>
    <w:rsid w:val="00965587"/>
    <w:rsid w:val="00967619"/>
    <w:rsid w:val="00970038"/>
    <w:rsid w:val="0097455A"/>
    <w:rsid w:val="00974986"/>
    <w:rsid w:val="0097648A"/>
    <w:rsid w:val="00976DA1"/>
    <w:rsid w:val="00980CCC"/>
    <w:rsid w:val="00985809"/>
    <w:rsid w:val="009904DB"/>
    <w:rsid w:val="00993504"/>
    <w:rsid w:val="00993FC2"/>
    <w:rsid w:val="00996A8A"/>
    <w:rsid w:val="00996D8A"/>
    <w:rsid w:val="009979C4"/>
    <w:rsid w:val="00997F20"/>
    <w:rsid w:val="009A017D"/>
    <w:rsid w:val="009A1E77"/>
    <w:rsid w:val="009A36B4"/>
    <w:rsid w:val="009A5F56"/>
    <w:rsid w:val="009B5E3A"/>
    <w:rsid w:val="009B7CF4"/>
    <w:rsid w:val="009B7FD6"/>
    <w:rsid w:val="009C3099"/>
    <w:rsid w:val="009C50C0"/>
    <w:rsid w:val="009D12C3"/>
    <w:rsid w:val="009D1392"/>
    <w:rsid w:val="009D564E"/>
    <w:rsid w:val="009D6F97"/>
    <w:rsid w:val="009D73A3"/>
    <w:rsid w:val="009E1341"/>
    <w:rsid w:val="009E447F"/>
    <w:rsid w:val="009E4F6F"/>
    <w:rsid w:val="00A0438A"/>
    <w:rsid w:val="00A0484E"/>
    <w:rsid w:val="00A0520A"/>
    <w:rsid w:val="00A0530F"/>
    <w:rsid w:val="00A0783A"/>
    <w:rsid w:val="00A104F1"/>
    <w:rsid w:val="00A11A4E"/>
    <w:rsid w:val="00A11B08"/>
    <w:rsid w:val="00A11EE4"/>
    <w:rsid w:val="00A15B7C"/>
    <w:rsid w:val="00A22112"/>
    <w:rsid w:val="00A22510"/>
    <w:rsid w:val="00A24986"/>
    <w:rsid w:val="00A24E61"/>
    <w:rsid w:val="00A263EE"/>
    <w:rsid w:val="00A310F7"/>
    <w:rsid w:val="00A31868"/>
    <w:rsid w:val="00A36FC5"/>
    <w:rsid w:val="00A4010D"/>
    <w:rsid w:val="00A4544F"/>
    <w:rsid w:val="00A508FA"/>
    <w:rsid w:val="00A518EA"/>
    <w:rsid w:val="00A536EC"/>
    <w:rsid w:val="00A53A86"/>
    <w:rsid w:val="00A53E34"/>
    <w:rsid w:val="00A55558"/>
    <w:rsid w:val="00A55C56"/>
    <w:rsid w:val="00A57605"/>
    <w:rsid w:val="00A60C5B"/>
    <w:rsid w:val="00A63AE5"/>
    <w:rsid w:val="00A63E57"/>
    <w:rsid w:val="00A65F72"/>
    <w:rsid w:val="00A6748E"/>
    <w:rsid w:val="00A6795B"/>
    <w:rsid w:val="00A67DDD"/>
    <w:rsid w:val="00A70546"/>
    <w:rsid w:val="00A73E6A"/>
    <w:rsid w:val="00A756FB"/>
    <w:rsid w:val="00A80ED2"/>
    <w:rsid w:val="00A823FB"/>
    <w:rsid w:val="00A840A2"/>
    <w:rsid w:val="00A867B2"/>
    <w:rsid w:val="00A90416"/>
    <w:rsid w:val="00A90E5B"/>
    <w:rsid w:val="00A915A3"/>
    <w:rsid w:val="00A918D9"/>
    <w:rsid w:val="00A9206F"/>
    <w:rsid w:val="00A92508"/>
    <w:rsid w:val="00A94058"/>
    <w:rsid w:val="00A94071"/>
    <w:rsid w:val="00AA1BE2"/>
    <w:rsid w:val="00AA30A4"/>
    <w:rsid w:val="00AA7E1F"/>
    <w:rsid w:val="00AB0DAA"/>
    <w:rsid w:val="00AB24C5"/>
    <w:rsid w:val="00AB295F"/>
    <w:rsid w:val="00AB2D39"/>
    <w:rsid w:val="00AB41C5"/>
    <w:rsid w:val="00AB5AE1"/>
    <w:rsid w:val="00AC2A37"/>
    <w:rsid w:val="00AC3FC5"/>
    <w:rsid w:val="00AC68E5"/>
    <w:rsid w:val="00AC6F61"/>
    <w:rsid w:val="00AC7298"/>
    <w:rsid w:val="00AD1AD9"/>
    <w:rsid w:val="00AE15EA"/>
    <w:rsid w:val="00AE4520"/>
    <w:rsid w:val="00AF1801"/>
    <w:rsid w:val="00AF472C"/>
    <w:rsid w:val="00AF48FB"/>
    <w:rsid w:val="00AF5B6F"/>
    <w:rsid w:val="00B03C43"/>
    <w:rsid w:val="00B04BF9"/>
    <w:rsid w:val="00B1128A"/>
    <w:rsid w:val="00B12C47"/>
    <w:rsid w:val="00B16376"/>
    <w:rsid w:val="00B173D1"/>
    <w:rsid w:val="00B1742B"/>
    <w:rsid w:val="00B22ED1"/>
    <w:rsid w:val="00B314BC"/>
    <w:rsid w:val="00B3205D"/>
    <w:rsid w:val="00B32309"/>
    <w:rsid w:val="00B34CEE"/>
    <w:rsid w:val="00B35C55"/>
    <w:rsid w:val="00B365A4"/>
    <w:rsid w:val="00B37EEC"/>
    <w:rsid w:val="00B40F14"/>
    <w:rsid w:val="00B41D61"/>
    <w:rsid w:val="00B42710"/>
    <w:rsid w:val="00B43141"/>
    <w:rsid w:val="00B5169C"/>
    <w:rsid w:val="00B5243E"/>
    <w:rsid w:val="00B52BE2"/>
    <w:rsid w:val="00B53887"/>
    <w:rsid w:val="00B54544"/>
    <w:rsid w:val="00B55A33"/>
    <w:rsid w:val="00B6274F"/>
    <w:rsid w:val="00B64874"/>
    <w:rsid w:val="00B64D18"/>
    <w:rsid w:val="00B723CD"/>
    <w:rsid w:val="00B72719"/>
    <w:rsid w:val="00B733E2"/>
    <w:rsid w:val="00B73444"/>
    <w:rsid w:val="00B737BD"/>
    <w:rsid w:val="00B742F6"/>
    <w:rsid w:val="00B80D9C"/>
    <w:rsid w:val="00B84C7E"/>
    <w:rsid w:val="00B85816"/>
    <w:rsid w:val="00B90715"/>
    <w:rsid w:val="00B93251"/>
    <w:rsid w:val="00B97610"/>
    <w:rsid w:val="00BA1A0C"/>
    <w:rsid w:val="00BA2EB4"/>
    <w:rsid w:val="00BA331F"/>
    <w:rsid w:val="00BA4A9B"/>
    <w:rsid w:val="00BA4F26"/>
    <w:rsid w:val="00BA7A4B"/>
    <w:rsid w:val="00BA7EA8"/>
    <w:rsid w:val="00BB10F9"/>
    <w:rsid w:val="00BB1B2D"/>
    <w:rsid w:val="00BB261A"/>
    <w:rsid w:val="00BB291D"/>
    <w:rsid w:val="00BB2E10"/>
    <w:rsid w:val="00BB3B94"/>
    <w:rsid w:val="00BB59F8"/>
    <w:rsid w:val="00BB6A80"/>
    <w:rsid w:val="00BB7F25"/>
    <w:rsid w:val="00BC001C"/>
    <w:rsid w:val="00BC2A4A"/>
    <w:rsid w:val="00BC407C"/>
    <w:rsid w:val="00BC4A14"/>
    <w:rsid w:val="00BC74AD"/>
    <w:rsid w:val="00BD0D56"/>
    <w:rsid w:val="00BE0EC4"/>
    <w:rsid w:val="00BE1366"/>
    <w:rsid w:val="00BE2304"/>
    <w:rsid w:val="00BE347A"/>
    <w:rsid w:val="00BE3C87"/>
    <w:rsid w:val="00BE466B"/>
    <w:rsid w:val="00BE584B"/>
    <w:rsid w:val="00BF0132"/>
    <w:rsid w:val="00BF1C45"/>
    <w:rsid w:val="00BF2E4E"/>
    <w:rsid w:val="00BF3269"/>
    <w:rsid w:val="00C01007"/>
    <w:rsid w:val="00C01D71"/>
    <w:rsid w:val="00C028A2"/>
    <w:rsid w:val="00C03DA0"/>
    <w:rsid w:val="00C04966"/>
    <w:rsid w:val="00C101CE"/>
    <w:rsid w:val="00C127D5"/>
    <w:rsid w:val="00C16E07"/>
    <w:rsid w:val="00C16FC3"/>
    <w:rsid w:val="00C1763C"/>
    <w:rsid w:val="00C176A7"/>
    <w:rsid w:val="00C205E2"/>
    <w:rsid w:val="00C24803"/>
    <w:rsid w:val="00C25E81"/>
    <w:rsid w:val="00C3205F"/>
    <w:rsid w:val="00C3234C"/>
    <w:rsid w:val="00C3564E"/>
    <w:rsid w:val="00C3718B"/>
    <w:rsid w:val="00C40938"/>
    <w:rsid w:val="00C42983"/>
    <w:rsid w:val="00C453E9"/>
    <w:rsid w:val="00C460EF"/>
    <w:rsid w:val="00C4693C"/>
    <w:rsid w:val="00C5103E"/>
    <w:rsid w:val="00C559F9"/>
    <w:rsid w:val="00C55B9C"/>
    <w:rsid w:val="00C55F90"/>
    <w:rsid w:val="00C57F07"/>
    <w:rsid w:val="00C63937"/>
    <w:rsid w:val="00C66386"/>
    <w:rsid w:val="00C6656F"/>
    <w:rsid w:val="00C66F2A"/>
    <w:rsid w:val="00C72AE5"/>
    <w:rsid w:val="00C8072E"/>
    <w:rsid w:val="00C81C4B"/>
    <w:rsid w:val="00C824B2"/>
    <w:rsid w:val="00C86FAE"/>
    <w:rsid w:val="00C9070C"/>
    <w:rsid w:val="00C91C7D"/>
    <w:rsid w:val="00C92668"/>
    <w:rsid w:val="00C96A43"/>
    <w:rsid w:val="00C96F6E"/>
    <w:rsid w:val="00C97501"/>
    <w:rsid w:val="00CA1736"/>
    <w:rsid w:val="00CA1976"/>
    <w:rsid w:val="00CA2575"/>
    <w:rsid w:val="00CA4870"/>
    <w:rsid w:val="00CA52FB"/>
    <w:rsid w:val="00CA597E"/>
    <w:rsid w:val="00CA6E31"/>
    <w:rsid w:val="00CB08D6"/>
    <w:rsid w:val="00CB1215"/>
    <w:rsid w:val="00CB36E6"/>
    <w:rsid w:val="00CB412D"/>
    <w:rsid w:val="00CB453D"/>
    <w:rsid w:val="00CB746A"/>
    <w:rsid w:val="00CB78A1"/>
    <w:rsid w:val="00CB7D98"/>
    <w:rsid w:val="00CC11FC"/>
    <w:rsid w:val="00CC2A5D"/>
    <w:rsid w:val="00CC535D"/>
    <w:rsid w:val="00CC557C"/>
    <w:rsid w:val="00CC762C"/>
    <w:rsid w:val="00CD16ED"/>
    <w:rsid w:val="00CD1DED"/>
    <w:rsid w:val="00CD294A"/>
    <w:rsid w:val="00CD39ED"/>
    <w:rsid w:val="00CD4CA2"/>
    <w:rsid w:val="00CD519C"/>
    <w:rsid w:val="00CD57A2"/>
    <w:rsid w:val="00CE0125"/>
    <w:rsid w:val="00CE114B"/>
    <w:rsid w:val="00CE18E9"/>
    <w:rsid w:val="00CE38DB"/>
    <w:rsid w:val="00CE5A54"/>
    <w:rsid w:val="00CE6FA0"/>
    <w:rsid w:val="00CE7868"/>
    <w:rsid w:val="00CF0322"/>
    <w:rsid w:val="00CF2D96"/>
    <w:rsid w:val="00CF4CDF"/>
    <w:rsid w:val="00CF5304"/>
    <w:rsid w:val="00CF63ED"/>
    <w:rsid w:val="00CF6961"/>
    <w:rsid w:val="00D0076E"/>
    <w:rsid w:val="00D007D2"/>
    <w:rsid w:val="00D04D35"/>
    <w:rsid w:val="00D06254"/>
    <w:rsid w:val="00D10C77"/>
    <w:rsid w:val="00D11928"/>
    <w:rsid w:val="00D11ABC"/>
    <w:rsid w:val="00D11E54"/>
    <w:rsid w:val="00D14B40"/>
    <w:rsid w:val="00D15164"/>
    <w:rsid w:val="00D15C1D"/>
    <w:rsid w:val="00D16277"/>
    <w:rsid w:val="00D2486D"/>
    <w:rsid w:val="00D2662C"/>
    <w:rsid w:val="00D37605"/>
    <w:rsid w:val="00D45108"/>
    <w:rsid w:val="00D5029E"/>
    <w:rsid w:val="00D51527"/>
    <w:rsid w:val="00D51E21"/>
    <w:rsid w:val="00D54085"/>
    <w:rsid w:val="00D54DB1"/>
    <w:rsid w:val="00D605FE"/>
    <w:rsid w:val="00D63FAD"/>
    <w:rsid w:val="00D65653"/>
    <w:rsid w:val="00D67102"/>
    <w:rsid w:val="00D7048D"/>
    <w:rsid w:val="00D7285C"/>
    <w:rsid w:val="00D746CA"/>
    <w:rsid w:val="00D77D4E"/>
    <w:rsid w:val="00D828BD"/>
    <w:rsid w:val="00D84BB1"/>
    <w:rsid w:val="00D85483"/>
    <w:rsid w:val="00D86D9E"/>
    <w:rsid w:val="00D90745"/>
    <w:rsid w:val="00D9303D"/>
    <w:rsid w:val="00D9417B"/>
    <w:rsid w:val="00D95CA0"/>
    <w:rsid w:val="00DA1109"/>
    <w:rsid w:val="00DA2041"/>
    <w:rsid w:val="00DA4143"/>
    <w:rsid w:val="00DA5238"/>
    <w:rsid w:val="00DB117E"/>
    <w:rsid w:val="00DB69EF"/>
    <w:rsid w:val="00DB6B08"/>
    <w:rsid w:val="00DC03D1"/>
    <w:rsid w:val="00DC05F6"/>
    <w:rsid w:val="00DC1004"/>
    <w:rsid w:val="00DC1773"/>
    <w:rsid w:val="00DC6997"/>
    <w:rsid w:val="00DD0356"/>
    <w:rsid w:val="00DD5BC3"/>
    <w:rsid w:val="00DD600B"/>
    <w:rsid w:val="00DD6FE5"/>
    <w:rsid w:val="00DE43CA"/>
    <w:rsid w:val="00DE44A8"/>
    <w:rsid w:val="00DE5CDF"/>
    <w:rsid w:val="00DE6B20"/>
    <w:rsid w:val="00DE70DF"/>
    <w:rsid w:val="00DF2CBC"/>
    <w:rsid w:val="00DF4DA1"/>
    <w:rsid w:val="00DF7B8F"/>
    <w:rsid w:val="00E00214"/>
    <w:rsid w:val="00E008D7"/>
    <w:rsid w:val="00E00F88"/>
    <w:rsid w:val="00E024F8"/>
    <w:rsid w:val="00E0386A"/>
    <w:rsid w:val="00E0434E"/>
    <w:rsid w:val="00E06861"/>
    <w:rsid w:val="00E06973"/>
    <w:rsid w:val="00E127D4"/>
    <w:rsid w:val="00E12976"/>
    <w:rsid w:val="00E136C3"/>
    <w:rsid w:val="00E15C31"/>
    <w:rsid w:val="00E171A2"/>
    <w:rsid w:val="00E17F7B"/>
    <w:rsid w:val="00E21876"/>
    <w:rsid w:val="00E23FB0"/>
    <w:rsid w:val="00E2469C"/>
    <w:rsid w:val="00E24C92"/>
    <w:rsid w:val="00E25024"/>
    <w:rsid w:val="00E256EF"/>
    <w:rsid w:val="00E2616B"/>
    <w:rsid w:val="00E30602"/>
    <w:rsid w:val="00E31309"/>
    <w:rsid w:val="00E32235"/>
    <w:rsid w:val="00E32ECF"/>
    <w:rsid w:val="00E3461D"/>
    <w:rsid w:val="00E34F91"/>
    <w:rsid w:val="00E354B7"/>
    <w:rsid w:val="00E35568"/>
    <w:rsid w:val="00E45E3E"/>
    <w:rsid w:val="00E50138"/>
    <w:rsid w:val="00E50A71"/>
    <w:rsid w:val="00E5132A"/>
    <w:rsid w:val="00E51607"/>
    <w:rsid w:val="00E52AFF"/>
    <w:rsid w:val="00E5469A"/>
    <w:rsid w:val="00E566B2"/>
    <w:rsid w:val="00E70D8A"/>
    <w:rsid w:val="00E72212"/>
    <w:rsid w:val="00E72D76"/>
    <w:rsid w:val="00E73298"/>
    <w:rsid w:val="00E8047E"/>
    <w:rsid w:val="00E8468A"/>
    <w:rsid w:val="00E85868"/>
    <w:rsid w:val="00E912AC"/>
    <w:rsid w:val="00E94FE9"/>
    <w:rsid w:val="00E954F9"/>
    <w:rsid w:val="00EA113F"/>
    <w:rsid w:val="00EA14A1"/>
    <w:rsid w:val="00EA1922"/>
    <w:rsid w:val="00EA2DF5"/>
    <w:rsid w:val="00EA39E9"/>
    <w:rsid w:val="00EA4D09"/>
    <w:rsid w:val="00EA5F6E"/>
    <w:rsid w:val="00EB3075"/>
    <w:rsid w:val="00EC246D"/>
    <w:rsid w:val="00EC2C91"/>
    <w:rsid w:val="00EC4B41"/>
    <w:rsid w:val="00EC5CBB"/>
    <w:rsid w:val="00EC6604"/>
    <w:rsid w:val="00EC6E5E"/>
    <w:rsid w:val="00ED393A"/>
    <w:rsid w:val="00ED6242"/>
    <w:rsid w:val="00EE084E"/>
    <w:rsid w:val="00EE0BD3"/>
    <w:rsid w:val="00EE12E3"/>
    <w:rsid w:val="00EF00C8"/>
    <w:rsid w:val="00EF0F00"/>
    <w:rsid w:val="00EF2027"/>
    <w:rsid w:val="00EF6A28"/>
    <w:rsid w:val="00EF7B2A"/>
    <w:rsid w:val="00F006BC"/>
    <w:rsid w:val="00F00D69"/>
    <w:rsid w:val="00F01272"/>
    <w:rsid w:val="00F03F48"/>
    <w:rsid w:val="00F04EA5"/>
    <w:rsid w:val="00F05C45"/>
    <w:rsid w:val="00F06C5C"/>
    <w:rsid w:val="00F072CE"/>
    <w:rsid w:val="00F07862"/>
    <w:rsid w:val="00F1133D"/>
    <w:rsid w:val="00F13BCA"/>
    <w:rsid w:val="00F17658"/>
    <w:rsid w:val="00F210D1"/>
    <w:rsid w:val="00F22A3A"/>
    <w:rsid w:val="00F22CF7"/>
    <w:rsid w:val="00F25690"/>
    <w:rsid w:val="00F25FEB"/>
    <w:rsid w:val="00F26433"/>
    <w:rsid w:val="00F26989"/>
    <w:rsid w:val="00F30628"/>
    <w:rsid w:val="00F30B22"/>
    <w:rsid w:val="00F3500F"/>
    <w:rsid w:val="00F35A2C"/>
    <w:rsid w:val="00F430A1"/>
    <w:rsid w:val="00F4332C"/>
    <w:rsid w:val="00F43A59"/>
    <w:rsid w:val="00F44C98"/>
    <w:rsid w:val="00F45998"/>
    <w:rsid w:val="00F50829"/>
    <w:rsid w:val="00F52729"/>
    <w:rsid w:val="00F534CA"/>
    <w:rsid w:val="00F5424B"/>
    <w:rsid w:val="00F55006"/>
    <w:rsid w:val="00F5515A"/>
    <w:rsid w:val="00F66AB8"/>
    <w:rsid w:val="00F70103"/>
    <w:rsid w:val="00F7130D"/>
    <w:rsid w:val="00F71A18"/>
    <w:rsid w:val="00F723BA"/>
    <w:rsid w:val="00F746AF"/>
    <w:rsid w:val="00F76E18"/>
    <w:rsid w:val="00F7758B"/>
    <w:rsid w:val="00F77D8B"/>
    <w:rsid w:val="00F809BF"/>
    <w:rsid w:val="00F837DA"/>
    <w:rsid w:val="00F87E9C"/>
    <w:rsid w:val="00F925CD"/>
    <w:rsid w:val="00F9456B"/>
    <w:rsid w:val="00F9693A"/>
    <w:rsid w:val="00FA067E"/>
    <w:rsid w:val="00FA317F"/>
    <w:rsid w:val="00FA4D86"/>
    <w:rsid w:val="00FA6AC1"/>
    <w:rsid w:val="00FB28C2"/>
    <w:rsid w:val="00FB31EC"/>
    <w:rsid w:val="00FB3B46"/>
    <w:rsid w:val="00FB6173"/>
    <w:rsid w:val="00FC68F5"/>
    <w:rsid w:val="00FC6C57"/>
    <w:rsid w:val="00FD0F0E"/>
    <w:rsid w:val="00FD3B04"/>
    <w:rsid w:val="00FD47E4"/>
    <w:rsid w:val="00FD5463"/>
    <w:rsid w:val="00FE1EC7"/>
    <w:rsid w:val="00FE4F5B"/>
    <w:rsid w:val="00FE5B47"/>
    <w:rsid w:val="00FE6332"/>
    <w:rsid w:val="00FE7358"/>
    <w:rsid w:val="00FE75BF"/>
    <w:rsid w:val="00FF1729"/>
    <w:rsid w:val="00FF3656"/>
    <w:rsid w:val="00FF4C38"/>
    <w:rsid w:val="00FF4D49"/>
    <w:rsid w:val="00FF6361"/>
    <w:rsid w:val="00FF74E2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05EE"/>
    <w:rPr>
      <w:rFonts w:ascii="Times New Roman" w:eastAsia="仿宋_GB2312" w:hAnsi="Times New Roman"/>
      <w:sz w:val="32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访问过的超链接"/>
    <w:rPr>
      <w:rFonts w:cs="Times New Roman"/>
      <w:color w:val="800080"/>
      <w:u w:val="single"/>
    </w:rPr>
  </w:style>
  <w:style w:type="character" w:styleId="a4">
    <w:name w:val="annotation reference"/>
    <w:rPr>
      <w:rFonts w:cs="Times New Roman"/>
      <w:sz w:val="21"/>
      <w:szCs w:val="21"/>
    </w:rPr>
  </w:style>
  <w:style w:type="character" w:styleId="a5">
    <w:name w:val="page number"/>
    <w:basedOn w:val="a0"/>
  </w:style>
  <w:style w:type="character" w:styleId="a6">
    <w:name w:val="Hyperlink"/>
    <w:rPr>
      <w:rFonts w:cs="Times New Roman"/>
      <w:color w:val="0000FF"/>
      <w:u w:val="single"/>
    </w:rPr>
  </w:style>
  <w:style w:type="character" w:customStyle="1" w:styleId="Char">
    <w:name w:val="页眉 Char"/>
    <w:link w:val="a7"/>
    <w:rPr>
      <w:rFonts w:cs="Times New Roman"/>
      <w:sz w:val="18"/>
      <w:szCs w:val="18"/>
    </w:rPr>
  </w:style>
  <w:style w:type="character" w:customStyle="1" w:styleId="Char0">
    <w:name w:val="页脚 Char"/>
    <w:link w:val="a8"/>
    <w:rPr>
      <w:rFonts w:cs="Times New Roman"/>
      <w:sz w:val="18"/>
      <w:szCs w:val="18"/>
    </w:rPr>
  </w:style>
  <w:style w:type="character" w:customStyle="1" w:styleId="style51">
    <w:name w:val="style51"/>
    <w:rPr>
      <w:rFonts w:cs="Times New Roman"/>
      <w:color w:val="000000"/>
      <w:sz w:val="18"/>
      <w:szCs w:val="18"/>
      <w:u w:val="none"/>
    </w:rPr>
  </w:style>
  <w:style w:type="character" w:customStyle="1" w:styleId="Char1">
    <w:name w:val="批注文字 Char"/>
    <w:link w:val="a9"/>
    <w:rPr>
      <w:rFonts w:ascii="Times New Roman" w:eastAsia="仿宋_GB2312" w:hAnsi="Times New Roman" w:cs="Times New Roman"/>
      <w:kern w:val="0"/>
      <w:sz w:val="20"/>
      <w:szCs w:val="20"/>
    </w:rPr>
  </w:style>
  <w:style w:type="character" w:customStyle="1" w:styleId="Char2">
    <w:name w:val="批注主题 Char"/>
    <w:link w:val="aa"/>
    <w:rPr>
      <w:rFonts w:ascii="Times New Roman" w:eastAsia="仿宋_GB2312" w:hAnsi="Times New Roman" w:cs="Times New Roman"/>
      <w:b/>
      <w:bCs/>
      <w:kern w:val="0"/>
      <w:sz w:val="20"/>
      <w:szCs w:val="20"/>
    </w:rPr>
  </w:style>
  <w:style w:type="character" w:customStyle="1" w:styleId="Char3">
    <w:name w:val="批注框文本 Char"/>
    <w:link w:val="ab"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4">
    <w:name w:val="日期 Char"/>
    <w:link w:val="ac"/>
    <w:rPr>
      <w:rFonts w:ascii="Times New Roman" w:eastAsia="仿宋_GB2312" w:hAnsi="Times New Roman" w:cs="Times New Roman"/>
      <w:kern w:val="0"/>
      <w:sz w:val="20"/>
      <w:szCs w:val="20"/>
    </w:rPr>
  </w:style>
  <w:style w:type="character" w:customStyle="1" w:styleId="question-title">
    <w:name w:val="question-title"/>
    <w:basedOn w:val="a0"/>
  </w:style>
  <w:style w:type="paragraph" w:styleId="a7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sz w:val="18"/>
      <w:szCs w:val="18"/>
      <w:lang/>
    </w:rPr>
  </w:style>
  <w:style w:type="paragraph" w:styleId="ac">
    <w:name w:val="Date"/>
    <w:basedOn w:val="a"/>
    <w:next w:val="a"/>
    <w:link w:val="Char4"/>
    <w:pPr>
      <w:ind w:leftChars="2500" w:left="100"/>
    </w:pPr>
    <w:rPr>
      <w:sz w:val="20"/>
      <w:lang/>
    </w:rPr>
  </w:style>
  <w:style w:type="paragraph" w:styleId="a9">
    <w:name w:val="annotation text"/>
    <w:basedOn w:val="a"/>
    <w:link w:val="Char1"/>
    <w:rPr>
      <w:sz w:val="20"/>
      <w:lang/>
    </w:rPr>
  </w:style>
  <w:style w:type="paragraph" w:styleId="aa">
    <w:name w:val="annotation subject"/>
    <w:basedOn w:val="a9"/>
    <w:next w:val="a9"/>
    <w:link w:val="Char2"/>
    <w:rPr>
      <w:b/>
      <w:bCs/>
    </w:rPr>
  </w:style>
  <w:style w:type="paragraph" w:styleId="ad">
    <w:name w:val="Normal (Web)"/>
    <w:basedOn w:val="a"/>
    <w:pPr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styleId="a8">
    <w:name w:val="footer"/>
    <w:basedOn w:val="a"/>
    <w:link w:val="Char0"/>
    <w:pPr>
      <w:tabs>
        <w:tab w:val="center" w:pos="4153"/>
        <w:tab w:val="right" w:pos="8306"/>
      </w:tabs>
      <w:snapToGrid w:val="0"/>
    </w:pPr>
    <w:rPr>
      <w:rFonts w:ascii="Calibri" w:eastAsia="宋体" w:hAnsi="Calibri"/>
      <w:sz w:val="18"/>
      <w:szCs w:val="18"/>
      <w:lang/>
    </w:rPr>
  </w:style>
  <w:style w:type="paragraph" w:styleId="ab">
    <w:name w:val="Balloon Text"/>
    <w:basedOn w:val="a"/>
    <w:link w:val="Char3"/>
    <w:rPr>
      <w:sz w:val="18"/>
      <w:szCs w:val="18"/>
      <w:lang/>
    </w:rPr>
  </w:style>
  <w:style w:type="paragraph" w:customStyle="1" w:styleId="Char5">
    <w:name w:val=" Char"/>
    <w:basedOn w:val="a"/>
    <w:next w:val="a"/>
    <w:pPr>
      <w:widowControl w:val="0"/>
      <w:spacing w:line="240" w:lineRule="atLeast"/>
      <w:ind w:left="420" w:firstLine="420"/>
    </w:pPr>
    <w:rPr>
      <w:rFonts w:eastAsia="宋体"/>
      <w:sz w:val="21"/>
      <w:szCs w:val="21"/>
    </w:rPr>
  </w:style>
  <w:style w:type="paragraph" w:customStyle="1" w:styleId="ParaCharCharChar1Char">
    <w:name w:val="默认段落字体 Para Char Char Char1 Char"/>
    <w:basedOn w:val="a"/>
    <w:next w:val="a"/>
    <w:pPr>
      <w:widowControl w:val="0"/>
      <w:spacing w:line="240" w:lineRule="atLeast"/>
      <w:ind w:left="420" w:firstLine="420"/>
    </w:pPr>
    <w:rPr>
      <w:rFonts w:eastAsia="宋体"/>
      <w:sz w:val="21"/>
      <w:szCs w:val="21"/>
    </w:rPr>
  </w:style>
  <w:style w:type="paragraph" w:customStyle="1" w:styleId="Char10">
    <w:name w:val=" Char1"/>
    <w:basedOn w:val="a"/>
    <w:next w:val="a"/>
    <w:pPr>
      <w:widowControl w:val="0"/>
      <w:spacing w:line="240" w:lineRule="atLeast"/>
      <w:ind w:left="420" w:firstLine="420"/>
    </w:pPr>
    <w:rPr>
      <w:rFonts w:eastAsia="宋体"/>
      <w:sz w:val="21"/>
      <w:szCs w:val="21"/>
    </w:rPr>
  </w:style>
  <w:style w:type="paragraph" w:styleId="ae">
    <w:name w:val="Revision"/>
    <w:rPr>
      <w:rFonts w:ascii="Times New Roman" w:eastAsia="仿宋_GB2312" w:hAnsi="Times New Roman"/>
      <w:sz w:val="32"/>
    </w:rPr>
  </w:style>
  <w:style w:type="paragraph" w:customStyle="1" w:styleId="CharCharCharChar1">
    <w:name w:val=" Char Char Char Char1"/>
    <w:basedOn w:val="a"/>
    <w:next w:val="a"/>
    <w:pPr>
      <w:widowControl w:val="0"/>
      <w:spacing w:line="240" w:lineRule="atLeast"/>
      <w:ind w:left="420" w:firstLine="420"/>
    </w:pPr>
    <w:rPr>
      <w:rFonts w:eastAsia="宋体"/>
      <w:sz w:val="21"/>
      <w:szCs w:val="21"/>
    </w:rPr>
  </w:style>
  <w:style w:type="paragraph" w:customStyle="1" w:styleId="1">
    <w:name w:val="样式1"/>
    <w:basedOn w:val="a"/>
    <w:link w:val="1Char"/>
    <w:qFormat/>
    <w:rsid w:val="00200FDE"/>
    <w:pPr>
      <w:ind w:firstLineChars="200" w:firstLine="640"/>
    </w:pPr>
    <w:rPr>
      <w:rFonts w:ascii="仿宋_GB2312"/>
      <w:szCs w:val="30"/>
      <w:lang/>
    </w:rPr>
  </w:style>
  <w:style w:type="character" w:customStyle="1" w:styleId="1Char">
    <w:name w:val="样式1 Char"/>
    <w:link w:val="1"/>
    <w:rsid w:val="00200FDE"/>
    <w:rPr>
      <w:rFonts w:ascii="仿宋_GB2312" w:eastAsia="仿宋_GB2312" w:hAnsi="Times New Roman"/>
      <w:sz w:val="32"/>
      <w:szCs w:val="3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BE%AB%D3%A5%B4%AB%C3%BD&amp;medium=01&amp;category_path=01.00.00.00.00.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ook.jd.com/writer/%E7%A8%8B%E5%85%89%E8%95%B4_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ok.jd.com/writer/%E6%9D%A8%E5%8F%AF%E6%A1%A2_1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A226B-9E75-4BD9-B7B9-58C470164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11</TotalTime>
  <Pages>3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Links>
    <vt:vector size="24" baseType="variant">
      <vt:variant>
        <vt:i4>1900603</vt:i4>
      </vt:variant>
      <vt:variant>
        <vt:i4>9</vt:i4>
      </vt:variant>
      <vt:variant>
        <vt:i4>0</vt:i4>
      </vt:variant>
      <vt:variant>
        <vt:i4>5</vt:i4>
      </vt:variant>
      <vt:variant>
        <vt:lpwstr>https://book.jd.com/writer/%E7%A8%8B%E5%85%89%E8%95%B4_1.html</vt:lpwstr>
      </vt:variant>
      <vt:variant>
        <vt:lpwstr/>
      </vt:variant>
      <vt:variant>
        <vt:i4>4456550</vt:i4>
      </vt:variant>
      <vt:variant>
        <vt:i4>6</vt:i4>
      </vt:variant>
      <vt:variant>
        <vt:i4>0</vt:i4>
      </vt:variant>
      <vt:variant>
        <vt:i4>5</vt:i4>
      </vt:variant>
      <vt:variant>
        <vt:lpwstr>https://book.jd.com/writer/%E6%9D%A8%E5%8F%AF%E6%A1%A2_1.html</vt:lpwstr>
      </vt:variant>
      <vt:variant>
        <vt:lpwstr/>
      </vt:variant>
      <vt:variant>
        <vt:i4>3866715</vt:i4>
      </vt:variant>
      <vt:variant>
        <vt:i4>3</vt:i4>
      </vt:variant>
      <vt:variant>
        <vt:i4>0</vt:i4>
      </vt:variant>
      <vt:variant>
        <vt:i4>5</vt:i4>
      </vt:variant>
      <vt:variant>
        <vt:lpwstr>http://search.dangdang.com/?key2=%BE%AB%D3%A5%B4%AB%C3%BD&amp;medium=01&amp;category_path=01.00.00.00.00.00</vt:lpwstr>
      </vt:variant>
      <vt:variant>
        <vt:lpwstr/>
      </vt:variant>
      <vt:variant>
        <vt:i4>5373980</vt:i4>
      </vt:variant>
      <vt:variant>
        <vt:i4>0</vt:i4>
      </vt:variant>
      <vt:variant>
        <vt:i4>0</vt:i4>
      </vt:variant>
      <vt:variant>
        <vt:i4>5</vt:i4>
      </vt:variant>
      <vt:variant>
        <vt:lpwstr>http://www.scedu.net/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杨梅</dc:creator>
  <cp:lastModifiedBy>章文波</cp:lastModifiedBy>
  <cp:revision>2</cp:revision>
  <cp:lastPrinted>2017-10-23T01:49:00Z</cp:lastPrinted>
  <dcterms:created xsi:type="dcterms:W3CDTF">2017-10-23T02:34:00Z</dcterms:created>
  <dcterms:modified xsi:type="dcterms:W3CDTF">2017-10-23T02:34:00Z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2052-6.6.0.2855</vt:lpwstr>
  </property>
</Properties>
</file>