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7648A" w:rsidRPr="000F768C" w:rsidRDefault="00C7648A" w:rsidP="00C7648A">
      <w:pPr>
        <w:spacing w:line="500" w:lineRule="exact"/>
        <w:rPr>
          <w:rFonts w:ascii="黑体" w:eastAsia="黑体" w:hAnsi="黑体" w:hint="eastAsia"/>
        </w:rPr>
      </w:pPr>
      <w:r w:rsidRPr="000F768C">
        <w:rPr>
          <w:rFonts w:ascii="黑体" w:eastAsia="黑体" w:hAnsi="黑体" w:hint="eastAsia"/>
        </w:rPr>
        <w:t>附件</w:t>
      </w:r>
      <w:r>
        <w:rPr>
          <w:rFonts w:ascii="黑体" w:eastAsia="黑体" w:hAnsi="黑体" w:hint="eastAsia"/>
        </w:rPr>
        <w:t>1</w:t>
      </w:r>
    </w:p>
    <w:p w:rsidR="003A47EE" w:rsidRPr="00D90745" w:rsidRDefault="003A47EE" w:rsidP="003A47EE">
      <w:pPr>
        <w:spacing w:line="500" w:lineRule="exact"/>
        <w:rPr>
          <w:rFonts w:ascii="黑体" w:eastAsia="黑体" w:hAnsi="黑体" w:hint="eastAsia"/>
        </w:rPr>
      </w:pPr>
    </w:p>
    <w:p w:rsidR="003A47EE" w:rsidRPr="00D90745" w:rsidRDefault="003A47EE" w:rsidP="003A47EE">
      <w:pPr>
        <w:spacing w:line="520" w:lineRule="exact"/>
        <w:jc w:val="center"/>
        <w:rPr>
          <w:rFonts w:ascii="黑体" w:eastAsia="黑体" w:hAnsi="黑体" w:cs="宋体" w:hint="eastAsia"/>
          <w:sz w:val="36"/>
          <w:szCs w:val="36"/>
        </w:rPr>
      </w:pPr>
      <w:r w:rsidRPr="00D90745">
        <w:rPr>
          <w:rFonts w:ascii="黑体" w:eastAsia="黑体" w:hAnsi="黑体" w:cs="宋体" w:hint="eastAsia"/>
          <w:sz w:val="36"/>
          <w:szCs w:val="36"/>
        </w:rPr>
        <w:t>四川师范大学</w:t>
      </w:r>
      <w:r w:rsidR="00694A38">
        <w:rPr>
          <w:rFonts w:ascii="黑体" w:eastAsia="黑体" w:hAnsi="黑体" w:cs="宋体" w:hint="eastAsia"/>
          <w:sz w:val="36"/>
          <w:szCs w:val="36"/>
        </w:rPr>
        <w:t>2017</w:t>
      </w:r>
      <w:r w:rsidRPr="00D90745">
        <w:rPr>
          <w:rFonts w:ascii="黑体" w:eastAsia="黑体" w:hAnsi="黑体" w:cs="宋体" w:hint="eastAsia"/>
          <w:sz w:val="36"/>
          <w:szCs w:val="36"/>
        </w:rPr>
        <w:t>年11月公开招聘工作人员岗位和条件要求一览表</w:t>
      </w:r>
    </w:p>
    <w:tbl>
      <w:tblPr>
        <w:tblW w:w="16160" w:type="dxa"/>
        <w:jc w:val="center"/>
        <w:tblLook w:val="04A0"/>
      </w:tblPr>
      <w:tblGrid>
        <w:gridCol w:w="1418"/>
        <w:gridCol w:w="971"/>
        <w:gridCol w:w="1013"/>
        <w:gridCol w:w="796"/>
        <w:gridCol w:w="709"/>
        <w:gridCol w:w="850"/>
        <w:gridCol w:w="1559"/>
        <w:gridCol w:w="1843"/>
        <w:gridCol w:w="2977"/>
        <w:gridCol w:w="1843"/>
        <w:gridCol w:w="992"/>
        <w:gridCol w:w="1189"/>
      </w:tblGrid>
      <w:tr w:rsidR="003A47EE" w:rsidRPr="003A7F49" w:rsidTr="001F1D22">
        <w:trPr>
          <w:trHeight w:val="559"/>
          <w:jc w:val="center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EE" w:rsidRPr="003A7F49" w:rsidRDefault="003A47EE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A7F49">
              <w:rPr>
                <w:rFonts w:ascii="宋体" w:eastAsia="宋体" w:hAnsi="宋体" w:cs="宋体" w:hint="eastAsia"/>
                <w:sz w:val="22"/>
                <w:szCs w:val="22"/>
              </w:rPr>
              <w:t>招聘单位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EE" w:rsidRPr="003A7F49" w:rsidRDefault="003A47EE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A7F49">
              <w:rPr>
                <w:rFonts w:ascii="宋体" w:eastAsia="宋体" w:hAnsi="宋体" w:cs="宋体" w:hint="eastAsia"/>
                <w:sz w:val="22"/>
                <w:szCs w:val="22"/>
              </w:rPr>
              <w:t>招聘岗位</w:t>
            </w:r>
          </w:p>
        </w:tc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EE" w:rsidRPr="003A7F49" w:rsidRDefault="003A47EE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A7F49">
              <w:rPr>
                <w:rFonts w:ascii="宋体" w:eastAsia="宋体" w:hAnsi="宋体" w:cs="宋体" w:hint="eastAsia"/>
                <w:sz w:val="22"/>
                <w:szCs w:val="22"/>
              </w:rPr>
              <w:t>岗位编码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EE" w:rsidRPr="003A7F49" w:rsidRDefault="003A47EE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A7F49">
              <w:rPr>
                <w:rFonts w:ascii="宋体" w:eastAsia="宋体" w:hAnsi="宋体" w:cs="宋体" w:hint="eastAsia"/>
                <w:sz w:val="22"/>
                <w:szCs w:val="22"/>
              </w:rPr>
              <w:t>招聘人数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EE" w:rsidRPr="003A7F49" w:rsidRDefault="003A47EE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A7F49">
              <w:rPr>
                <w:rFonts w:ascii="宋体" w:eastAsia="宋体" w:hAnsi="宋体" w:cs="宋体" w:hint="eastAsia"/>
                <w:sz w:val="22"/>
                <w:szCs w:val="22"/>
              </w:rPr>
              <w:t>招聘对象范围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EE" w:rsidRPr="003A7F49" w:rsidRDefault="003A47EE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A7F49">
              <w:rPr>
                <w:rFonts w:ascii="宋体" w:eastAsia="宋体" w:hAnsi="宋体" w:cs="宋体" w:hint="eastAsia"/>
                <w:sz w:val="22"/>
                <w:szCs w:val="22"/>
              </w:rPr>
              <w:t>其他条件要求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EE" w:rsidRPr="003A7F49" w:rsidRDefault="003A47EE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A7F49">
              <w:rPr>
                <w:rFonts w:ascii="宋体" w:eastAsia="宋体" w:hAnsi="宋体" w:cs="宋体" w:hint="eastAsia"/>
                <w:sz w:val="22"/>
                <w:szCs w:val="22"/>
              </w:rPr>
              <w:t>笔试开考比例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EE" w:rsidRPr="003A7F49" w:rsidRDefault="003A47EE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A7F49">
              <w:rPr>
                <w:rFonts w:ascii="宋体" w:eastAsia="宋体" w:hAnsi="宋体" w:cs="宋体" w:hint="eastAsia"/>
                <w:sz w:val="22"/>
                <w:szCs w:val="22"/>
              </w:rPr>
              <w:t>备注</w:t>
            </w:r>
          </w:p>
        </w:tc>
      </w:tr>
      <w:tr w:rsidR="003A47EE" w:rsidRPr="00860887" w:rsidTr="007910F1">
        <w:trPr>
          <w:trHeight w:val="559"/>
          <w:jc w:val="center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7EE" w:rsidRPr="00860887" w:rsidRDefault="003A47EE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EE" w:rsidRPr="00860887" w:rsidRDefault="003A47EE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岗位类别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EE" w:rsidRPr="00860887" w:rsidRDefault="003A47EE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岗位名称</w:t>
            </w:r>
          </w:p>
        </w:tc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7EE" w:rsidRPr="00860887" w:rsidRDefault="003A47EE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7EE" w:rsidRPr="00860887" w:rsidRDefault="003A47EE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7EE" w:rsidRPr="00860887" w:rsidRDefault="003A47EE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EE" w:rsidRPr="00860887" w:rsidRDefault="003A47EE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年龄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EE" w:rsidRPr="00860887" w:rsidRDefault="003A47EE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学历学位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EE" w:rsidRPr="00860887" w:rsidRDefault="003A47EE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专业条件要求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7EE" w:rsidRPr="00860887" w:rsidRDefault="00582F66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专业方向要求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7EE" w:rsidRPr="00860887" w:rsidRDefault="003A47EE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7EE" w:rsidRPr="00860887" w:rsidRDefault="003A47EE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1A5E1A" w:rsidRPr="00860887" w:rsidTr="007910F1">
        <w:trPr>
          <w:trHeight w:val="610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E1A" w:rsidRPr="00860887" w:rsidRDefault="007239B7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服装与设计艺术学院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E1A" w:rsidRPr="00860887" w:rsidRDefault="001A5E1A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专业技术岗位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5EE" w:rsidRPr="00860887" w:rsidRDefault="002305EE" w:rsidP="001F1D22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专任</w:t>
            </w:r>
          </w:p>
          <w:p w:rsidR="001A5E1A" w:rsidRPr="00860887" w:rsidRDefault="002305EE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教师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E1A" w:rsidRPr="00860887" w:rsidRDefault="001A5E1A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18090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E1A" w:rsidRPr="00860887" w:rsidRDefault="001A5E1A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E1A" w:rsidRPr="00860887" w:rsidRDefault="001A5E1A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详见公告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E1A" w:rsidRPr="00860887" w:rsidRDefault="001A5E1A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1987年1月1日及以后出生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E1A" w:rsidRPr="00860887" w:rsidRDefault="001A5E1A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硕士研究生及以上学历和学位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E1A" w:rsidRPr="00860887" w:rsidRDefault="001A5E1A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戏剧</w:t>
            </w:r>
            <w:r w:rsidR="00FD3B04" w:rsidRPr="00860887">
              <w:rPr>
                <w:rFonts w:ascii="宋体" w:eastAsia="宋体" w:hAnsi="宋体" w:hint="eastAsia"/>
                <w:sz w:val="20"/>
              </w:rPr>
              <w:t>与</w:t>
            </w:r>
            <w:r w:rsidRPr="00860887">
              <w:rPr>
                <w:rFonts w:ascii="宋体" w:eastAsia="宋体" w:hAnsi="宋体" w:hint="eastAsia"/>
                <w:sz w:val="20"/>
              </w:rPr>
              <w:t>影视学</w:t>
            </w:r>
            <w:r w:rsidR="00E136C3" w:rsidRPr="00860887">
              <w:rPr>
                <w:rFonts w:ascii="宋体" w:eastAsia="宋体" w:hAnsi="宋体" w:hint="eastAsia"/>
                <w:sz w:val="20"/>
              </w:rPr>
              <w:t>（包括一级学科所属专业）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E1A" w:rsidRPr="00860887" w:rsidRDefault="00FD3B04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影视表演方向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E1A" w:rsidRPr="00860887" w:rsidRDefault="001A5E1A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3：1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E1A" w:rsidRPr="00860887" w:rsidRDefault="001A5E1A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1A5E1A" w:rsidRPr="00860887" w:rsidTr="007910F1">
        <w:trPr>
          <w:trHeight w:val="534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E1A" w:rsidRPr="00860887" w:rsidRDefault="007239B7" w:rsidP="001F1D22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服装与设计艺术学院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E1A" w:rsidRPr="00860887" w:rsidRDefault="001A5E1A" w:rsidP="001F1D22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专业技术岗位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5EE" w:rsidRPr="00860887" w:rsidRDefault="002305EE" w:rsidP="001F1D22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专任</w:t>
            </w:r>
          </w:p>
          <w:p w:rsidR="001A5E1A" w:rsidRPr="00860887" w:rsidRDefault="002305EE" w:rsidP="001F1D22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教师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E1A" w:rsidRPr="00860887" w:rsidRDefault="001A5E1A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18091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E1A" w:rsidRPr="00860887" w:rsidRDefault="001A5E1A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E1A" w:rsidRPr="00860887" w:rsidRDefault="001A5E1A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详见公告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E1A" w:rsidRPr="00860887" w:rsidRDefault="00596897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1987</w:t>
            </w:r>
            <w:r w:rsidR="001A5E1A" w:rsidRPr="00860887">
              <w:rPr>
                <w:rFonts w:ascii="宋体" w:eastAsia="宋体" w:hAnsi="宋体" w:cs="宋体" w:hint="eastAsia"/>
                <w:sz w:val="22"/>
                <w:szCs w:val="22"/>
              </w:rPr>
              <w:t>年1月1日及以后出生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E1A" w:rsidRPr="00860887" w:rsidRDefault="001A5E1A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硕士研究生及以上学历和学位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E1A" w:rsidRPr="00860887" w:rsidRDefault="001A5E1A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设计学（</w:t>
            </w:r>
            <w:r w:rsidR="00E136C3" w:rsidRPr="00860887">
              <w:rPr>
                <w:rFonts w:ascii="宋体" w:eastAsia="宋体" w:hAnsi="宋体" w:hint="eastAsia"/>
                <w:sz w:val="20"/>
              </w:rPr>
              <w:t>包括一级学科所属专业</w:t>
            </w:r>
            <w:r w:rsidRPr="00860887">
              <w:rPr>
                <w:rFonts w:ascii="宋体" w:eastAsia="宋体" w:hAnsi="宋体" w:hint="eastAsia"/>
                <w:sz w:val="20"/>
              </w:rPr>
              <w:t>）</w:t>
            </w:r>
            <w:r w:rsidR="000F03DF" w:rsidRPr="00860887">
              <w:rPr>
                <w:rFonts w:ascii="宋体" w:eastAsia="宋体" w:hAnsi="宋体" w:hint="eastAsia"/>
                <w:sz w:val="20"/>
              </w:rPr>
              <w:t>、艺术硕士（艺术设计）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E1A" w:rsidRPr="00860887" w:rsidRDefault="00E136C3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服装设计方向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E1A" w:rsidRPr="00860887" w:rsidRDefault="001A5E1A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3：1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E1A" w:rsidRPr="00860887" w:rsidRDefault="001A5E1A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1A5E1A" w:rsidRPr="00860887" w:rsidTr="007910F1">
        <w:trPr>
          <w:trHeight w:val="660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E1A" w:rsidRPr="00860887" w:rsidRDefault="007239B7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体育学院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E1A" w:rsidRPr="00860887" w:rsidRDefault="001A5E1A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专业技术岗位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5EE" w:rsidRPr="00860887" w:rsidRDefault="002305EE" w:rsidP="001F1D22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专任</w:t>
            </w:r>
          </w:p>
          <w:p w:rsidR="001A5E1A" w:rsidRPr="00860887" w:rsidRDefault="002305EE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教师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E1A" w:rsidRPr="00860887" w:rsidRDefault="001A5E1A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18092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E1A" w:rsidRPr="00860887" w:rsidRDefault="001A5E1A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E1A" w:rsidRPr="00860887" w:rsidRDefault="001A5E1A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详见公告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E1A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1982</w:t>
            </w:r>
            <w:r w:rsidR="001A5E1A" w:rsidRPr="00860887">
              <w:rPr>
                <w:rFonts w:ascii="宋体" w:eastAsia="宋体" w:hAnsi="宋体" w:cs="宋体" w:hint="eastAsia"/>
                <w:sz w:val="22"/>
                <w:szCs w:val="22"/>
              </w:rPr>
              <w:t>年1月1日及以后出生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E1A" w:rsidRPr="00860887" w:rsidRDefault="001A5E1A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硕士研究生及以上学历和学位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E1A" w:rsidRPr="00860887" w:rsidRDefault="001A5E1A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体育教育训练学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E1A" w:rsidRPr="00860887" w:rsidRDefault="00CF5304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体育舞蹈方向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E1A" w:rsidRPr="00860887" w:rsidRDefault="001A5E1A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3：1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E1A" w:rsidRPr="00860887" w:rsidRDefault="001A5E1A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</w:p>
        </w:tc>
      </w:tr>
      <w:tr w:rsidR="00492D04" w:rsidRPr="00860887" w:rsidTr="007910F1">
        <w:trPr>
          <w:trHeight w:val="599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D04" w:rsidRPr="00860887" w:rsidRDefault="00492D04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体育学院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D04" w:rsidRPr="00860887" w:rsidRDefault="00492D04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专业技术岗位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D04" w:rsidRPr="00860887" w:rsidRDefault="00492D04" w:rsidP="001F1D22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专任</w:t>
            </w:r>
          </w:p>
          <w:p w:rsidR="00492D04" w:rsidRPr="00860887" w:rsidRDefault="00492D04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教师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D04" w:rsidRPr="00860887" w:rsidRDefault="00492D04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18093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D04" w:rsidRPr="00860887" w:rsidRDefault="00492D04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D04" w:rsidRPr="00860887" w:rsidRDefault="00492D04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详见公告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D04" w:rsidRPr="00860887" w:rsidRDefault="00492D04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1982年1月1日及以后出生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D04" w:rsidRPr="00860887" w:rsidRDefault="00492D04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硕士研究生及以上学历和学位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D04" w:rsidRPr="00860887" w:rsidRDefault="00492D04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体育教育训练学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D04" w:rsidRPr="00860887" w:rsidRDefault="00492D04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羽毛球方向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D04" w:rsidRPr="00860887" w:rsidRDefault="00492D04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3：1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D04" w:rsidRPr="00860887" w:rsidRDefault="00492D04" w:rsidP="001F1D22">
            <w:pPr>
              <w:jc w:val="center"/>
            </w:pPr>
            <w:r w:rsidRPr="00860887">
              <w:rPr>
                <w:rFonts w:ascii="宋体" w:eastAsia="宋体" w:hAnsi="宋体" w:cs="宋体" w:hint="eastAsia"/>
                <w:sz w:val="20"/>
              </w:rPr>
              <w:t>具有一级及以上运动员称号</w:t>
            </w:r>
          </w:p>
        </w:tc>
      </w:tr>
      <w:tr w:rsidR="00492D04" w:rsidRPr="00860887" w:rsidTr="007910F1">
        <w:trPr>
          <w:trHeight w:val="599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D04" w:rsidRPr="00860887" w:rsidRDefault="00492D04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体育学院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D04" w:rsidRPr="00860887" w:rsidRDefault="00492D04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专业技术岗位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D04" w:rsidRPr="00860887" w:rsidRDefault="00492D04" w:rsidP="001F1D22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专任</w:t>
            </w:r>
          </w:p>
          <w:p w:rsidR="00492D04" w:rsidRPr="00860887" w:rsidRDefault="00492D04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教师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D04" w:rsidRPr="00860887" w:rsidRDefault="00492D04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18094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D04" w:rsidRPr="00860887" w:rsidRDefault="00492D04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D04" w:rsidRPr="00860887" w:rsidRDefault="00492D04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详见公告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D04" w:rsidRPr="00860887" w:rsidRDefault="00492D04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1982年1月1日及以后出生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D04" w:rsidRPr="00860887" w:rsidRDefault="00492D04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硕士研究生及以上学历和学位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D04" w:rsidRPr="00860887" w:rsidRDefault="00492D04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体育教育训练学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D04" w:rsidRPr="00860887" w:rsidRDefault="00492D04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排球方向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D04" w:rsidRPr="00860887" w:rsidRDefault="00492D04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3：1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D04" w:rsidRPr="00860887" w:rsidRDefault="00492D04" w:rsidP="001F1D22">
            <w:pPr>
              <w:jc w:val="center"/>
            </w:pPr>
            <w:r w:rsidRPr="00860887">
              <w:rPr>
                <w:rFonts w:ascii="宋体" w:eastAsia="宋体" w:hAnsi="宋体" w:cs="宋体" w:hint="eastAsia"/>
                <w:sz w:val="20"/>
              </w:rPr>
              <w:t>具有一级及以上运动员称号</w:t>
            </w:r>
          </w:p>
        </w:tc>
      </w:tr>
      <w:tr w:rsidR="00492D04" w:rsidRPr="00860887" w:rsidTr="007910F1">
        <w:trPr>
          <w:trHeight w:val="599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D04" w:rsidRPr="00860887" w:rsidRDefault="00492D04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体育学院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D04" w:rsidRPr="00860887" w:rsidRDefault="00492D04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专业技术岗位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D04" w:rsidRPr="00860887" w:rsidRDefault="00492D04" w:rsidP="001F1D22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专任</w:t>
            </w:r>
          </w:p>
          <w:p w:rsidR="00492D04" w:rsidRPr="00860887" w:rsidRDefault="00492D04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教师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D04" w:rsidRPr="00860887" w:rsidRDefault="00492D04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18095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D04" w:rsidRPr="00860887" w:rsidRDefault="00492D04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D04" w:rsidRPr="00860887" w:rsidRDefault="00492D04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详见公告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D04" w:rsidRPr="00860887" w:rsidRDefault="00492D04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1982年1月1日及以后出生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D04" w:rsidRPr="00860887" w:rsidRDefault="00492D04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硕士研究生及以上学历和学位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D04" w:rsidRPr="00860887" w:rsidRDefault="00492D04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体育教育训练学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D04" w:rsidRPr="00860887" w:rsidRDefault="00492D04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网球方向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D04" w:rsidRPr="00860887" w:rsidRDefault="00492D04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3：1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D04" w:rsidRPr="00860887" w:rsidRDefault="00492D04" w:rsidP="001F1D22">
            <w:pPr>
              <w:jc w:val="center"/>
            </w:pPr>
            <w:r w:rsidRPr="00860887">
              <w:rPr>
                <w:rFonts w:ascii="宋体" w:eastAsia="宋体" w:hAnsi="宋体" w:cs="宋体" w:hint="eastAsia"/>
                <w:sz w:val="20"/>
              </w:rPr>
              <w:t>具有一级及以上运动员称号</w:t>
            </w:r>
          </w:p>
        </w:tc>
      </w:tr>
      <w:tr w:rsidR="00AC68E5" w:rsidRPr="00860887" w:rsidTr="007910F1">
        <w:trPr>
          <w:trHeight w:val="736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舞蹈学院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专业技术岗位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5EE" w:rsidRPr="00860887" w:rsidRDefault="002305EE" w:rsidP="001F1D22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专任</w:t>
            </w:r>
          </w:p>
          <w:p w:rsidR="00AC68E5" w:rsidRPr="00860887" w:rsidRDefault="002305EE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教师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18096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详见公告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1987年1月1日及以后出生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硕士研究生及以上学历和学位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音乐与舞蹈学</w:t>
            </w:r>
            <w:r w:rsidR="00AC2A37" w:rsidRPr="00860887">
              <w:rPr>
                <w:rFonts w:ascii="宋体" w:eastAsia="宋体" w:hAnsi="宋体" w:hint="eastAsia"/>
                <w:sz w:val="20"/>
              </w:rPr>
              <w:t>（包括一级学科所属专业）</w:t>
            </w:r>
            <w:r w:rsidRPr="00860887">
              <w:rPr>
                <w:rFonts w:ascii="宋体" w:eastAsia="宋体" w:hAnsi="宋体" w:hint="eastAsia"/>
                <w:sz w:val="20"/>
              </w:rPr>
              <w:t xml:space="preserve">、戏剧与影视学 </w:t>
            </w:r>
            <w:r w:rsidR="00AC2A37" w:rsidRPr="00860887">
              <w:rPr>
                <w:rFonts w:ascii="宋体" w:eastAsia="宋体" w:hAnsi="宋体" w:hint="eastAsia"/>
                <w:sz w:val="20"/>
              </w:rPr>
              <w:t>（包括一级学科所属专业）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2A37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cs="宋体" w:hint="eastAsia"/>
                <w:sz w:val="20"/>
              </w:rPr>
              <w:t>音乐剧</w:t>
            </w:r>
            <w:r w:rsidR="0097455A" w:rsidRPr="00860887">
              <w:rPr>
                <w:rFonts w:ascii="宋体" w:eastAsia="宋体" w:hAnsi="宋体" w:cs="宋体" w:hint="eastAsia"/>
                <w:sz w:val="20"/>
              </w:rPr>
              <w:t>表演</w:t>
            </w:r>
            <w:r w:rsidRPr="00860887">
              <w:rPr>
                <w:rFonts w:ascii="宋体" w:eastAsia="宋体" w:hAnsi="宋体" w:cs="宋体" w:hint="eastAsia"/>
                <w:sz w:val="20"/>
              </w:rPr>
              <w:t>方向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3：1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</w:p>
        </w:tc>
      </w:tr>
      <w:tr w:rsidR="00AC68E5" w:rsidRPr="00860887" w:rsidTr="007910F1">
        <w:trPr>
          <w:trHeight w:val="599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舞蹈学院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专业技</w:t>
            </w: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lastRenderedPageBreak/>
              <w:t>术岗位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5EE" w:rsidRPr="00860887" w:rsidRDefault="002305EE" w:rsidP="001F1D22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lastRenderedPageBreak/>
              <w:t>专任</w:t>
            </w:r>
          </w:p>
          <w:p w:rsidR="00AC68E5" w:rsidRPr="00860887" w:rsidRDefault="002305EE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lastRenderedPageBreak/>
              <w:t>教师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lastRenderedPageBreak/>
              <w:t>18097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详见</w:t>
            </w: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lastRenderedPageBreak/>
              <w:t>公告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lastRenderedPageBreak/>
              <w:t>1987年1月1</w:t>
            </w: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lastRenderedPageBreak/>
              <w:t>日及以后出生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lastRenderedPageBreak/>
              <w:t>硕士研究生及以</w:t>
            </w: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lastRenderedPageBreak/>
              <w:t>上学历和学位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294B2E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lastRenderedPageBreak/>
              <w:t>音乐与舞蹈学</w:t>
            </w:r>
            <w:r w:rsidR="00893BDE" w:rsidRPr="00860887">
              <w:rPr>
                <w:rFonts w:ascii="宋体" w:eastAsia="宋体" w:hAnsi="宋体" w:hint="eastAsia"/>
                <w:sz w:val="20"/>
              </w:rPr>
              <w:t>（包括一级学科所</w:t>
            </w:r>
            <w:r w:rsidR="00893BDE" w:rsidRPr="00860887">
              <w:rPr>
                <w:rFonts w:ascii="宋体" w:eastAsia="宋体" w:hAnsi="宋体" w:hint="eastAsia"/>
                <w:sz w:val="20"/>
              </w:rPr>
              <w:lastRenderedPageBreak/>
              <w:t>属专业）</w:t>
            </w:r>
            <w:r w:rsidRPr="00860887">
              <w:rPr>
                <w:rFonts w:ascii="宋体" w:eastAsia="宋体" w:hAnsi="宋体" w:hint="eastAsia"/>
                <w:sz w:val="20"/>
              </w:rPr>
              <w:t>、艺术硕士（舞蹈）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41280B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cs="宋体" w:hint="eastAsia"/>
                <w:sz w:val="20"/>
              </w:rPr>
              <w:lastRenderedPageBreak/>
              <w:t>舞蹈表演方向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3：1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</w:p>
        </w:tc>
      </w:tr>
      <w:tr w:rsidR="00AC68E5" w:rsidRPr="00860887" w:rsidTr="007910F1">
        <w:trPr>
          <w:trHeight w:val="599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lastRenderedPageBreak/>
              <w:t>舞蹈学院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专业技术岗位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5EE" w:rsidRPr="00860887" w:rsidRDefault="002305EE" w:rsidP="001F1D22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专任</w:t>
            </w:r>
          </w:p>
          <w:p w:rsidR="00AC68E5" w:rsidRPr="00860887" w:rsidRDefault="002305EE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教师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18098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详见公告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1987年1月1日及以后出生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硕士研究生及以上学历和学位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294B2E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音乐与舞蹈学</w:t>
            </w:r>
            <w:r w:rsidR="00AB0DAA" w:rsidRPr="00860887">
              <w:rPr>
                <w:rFonts w:ascii="宋体" w:eastAsia="宋体" w:hAnsi="宋体" w:hint="eastAsia"/>
                <w:sz w:val="20"/>
              </w:rPr>
              <w:t>（包括一级学科所属专业）</w:t>
            </w:r>
            <w:r w:rsidRPr="00860887">
              <w:rPr>
                <w:rFonts w:ascii="宋体" w:eastAsia="宋体" w:hAnsi="宋体" w:hint="eastAsia"/>
                <w:sz w:val="20"/>
              </w:rPr>
              <w:t>、艺术硕士（舞蹈）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97455A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cs="宋体" w:hint="eastAsia"/>
                <w:sz w:val="20"/>
              </w:rPr>
              <w:t>舞蹈理论方向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3：1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</w:p>
        </w:tc>
      </w:tr>
      <w:tr w:rsidR="00AC68E5" w:rsidRPr="00860887" w:rsidTr="007910F1">
        <w:trPr>
          <w:trHeight w:val="599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音乐学院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专业技术岗位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5EE" w:rsidRPr="00860887" w:rsidRDefault="002305EE" w:rsidP="001F1D22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专任</w:t>
            </w:r>
          </w:p>
          <w:p w:rsidR="00AC68E5" w:rsidRPr="00860887" w:rsidRDefault="002305EE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教师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18099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详见公告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1987年1月1日及以后出生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硕士研究生及以上学历和学位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音乐与舞蹈学</w:t>
            </w:r>
            <w:r w:rsidR="006757F1" w:rsidRPr="00860887">
              <w:rPr>
                <w:rFonts w:ascii="宋体" w:eastAsia="宋体" w:hAnsi="宋体" w:hint="eastAsia"/>
                <w:sz w:val="20"/>
              </w:rPr>
              <w:t>（包括一级学科所属专业）</w:t>
            </w:r>
            <w:r w:rsidRPr="00860887">
              <w:rPr>
                <w:rFonts w:ascii="宋体" w:eastAsia="宋体" w:hAnsi="宋体" w:hint="eastAsia"/>
                <w:sz w:val="20"/>
              </w:rPr>
              <w:t>、艺术硕士（音乐）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1E19D8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cs="宋体" w:hint="eastAsia"/>
                <w:sz w:val="20"/>
              </w:rPr>
              <w:t>民族演唱</w:t>
            </w:r>
            <w:r w:rsidR="006757F1" w:rsidRPr="00860887">
              <w:rPr>
                <w:rFonts w:ascii="宋体" w:eastAsia="宋体" w:hAnsi="宋体" w:cs="宋体" w:hint="eastAsia"/>
                <w:sz w:val="20"/>
              </w:rPr>
              <w:t>方向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3：1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</w:p>
        </w:tc>
      </w:tr>
      <w:tr w:rsidR="00AC68E5" w:rsidRPr="00860887" w:rsidTr="007910F1">
        <w:trPr>
          <w:trHeight w:val="599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音乐学院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专业技术岗位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5EE" w:rsidRPr="00860887" w:rsidRDefault="002305EE" w:rsidP="001F1D22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专任</w:t>
            </w:r>
          </w:p>
          <w:p w:rsidR="00AC68E5" w:rsidRPr="00860887" w:rsidRDefault="002305EE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教师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18100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详见公告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1987年1月1日及以后出生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硕士研究生及以上学历和学位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音乐与舞蹈学</w:t>
            </w:r>
            <w:r w:rsidR="006757F1" w:rsidRPr="00860887">
              <w:rPr>
                <w:rFonts w:ascii="宋体" w:eastAsia="宋体" w:hAnsi="宋体" w:hint="eastAsia"/>
                <w:sz w:val="20"/>
              </w:rPr>
              <w:t>（包括一级学科所属专业）</w:t>
            </w:r>
            <w:r w:rsidRPr="00860887">
              <w:rPr>
                <w:rFonts w:ascii="宋体" w:eastAsia="宋体" w:hAnsi="宋体" w:hint="eastAsia"/>
                <w:sz w:val="20"/>
              </w:rPr>
              <w:t>、艺术硕士（音乐）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6757F1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流行演唱方向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3：1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</w:p>
        </w:tc>
      </w:tr>
      <w:tr w:rsidR="00AC68E5" w:rsidRPr="00860887" w:rsidTr="007910F1">
        <w:trPr>
          <w:trHeight w:val="599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音乐学院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专业技术岗位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5EE" w:rsidRPr="00860887" w:rsidRDefault="002305EE" w:rsidP="001F1D22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专任</w:t>
            </w:r>
          </w:p>
          <w:p w:rsidR="00AC68E5" w:rsidRPr="00860887" w:rsidRDefault="002305EE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教师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18101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详见公告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1987年1月1日及以后出生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硕士研究生及以上学历和学位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音乐与舞蹈学</w:t>
            </w:r>
            <w:r w:rsidR="006C28A6" w:rsidRPr="00860887">
              <w:rPr>
                <w:rFonts w:ascii="宋体" w:eastAsia="宋体" w:hAnsi="宋体" w:hint="eastAsia"/>
                <w:sz w:val="20"/>
              </w:rPr>
              <w:t>（包括一级学科所属专业）</w:t>
            </w:r>
            <w:r w:rsidRPr="00860887">
              <w:rPr>
                <w:rFonts w:ascii="宋体" w:eastAsia="宋体" w:hAnsi="宋体" w:hint="eastAsia"/>
                <w:sz w:val="20"/>
              </w:rPr>
              <w:t>、艺术硕士（舞蹈）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6C28A6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cs="宋体" w:hint="eastAsia"/>
                <w:sz w:val="20"/>
              </w:rPr>
              <w:t>舞蹈方向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3：1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</w:p>
        </w:tc>
      </w:tr>
      <w:tr w:rsidR="00AC68E5" w:rsidRPr="00860887" w:rsidTr="007910F1">
        <w:trPr>
          <w:trHeight w:val="599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音乐学院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专业技术岗位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5EE" w:rsidRPr="00860887" w:rsidRDefault="002305EE" w:rsidP="001F1D22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专任</w:t>
            </w:r>
          </w:p>
          <w:p w:rsidR="00AC68E5" w:rsidRPr="00860887" w:rsidRDefault="002305EE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教师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18102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详见公告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1987年1月1日及以后出生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硕士研究生及以上学历和学位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音乐与舞蹈学</w:t>
            </w:r>
            <w:r w:rsidR="00CD4CA2" w:rsidRPr="00860887">
              <w:rPr>
                <w:rFonts w:ascii="宋体" w:eastAsia="宋体" w:hAnsi="宋体" w:hint="eastAsia"/>
                <w:sz w:val="20"/>
              </w:rPr>
              <w:t>（包括一级学科所属专业）</w:t>
            </w:r>
            <w:r w:rsidRPr="00860887">
              <w:rPr>
                <w:rFonts w:ascii="宋体" w:eastAsia="宋体" w:hAnsi="宋体" w:hint="eastAsia"/>
                <w:sz w:val="20"/>
              </w:rPr>
              <w:t>、艺术硕士（音乐）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CD4CA2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cs="宋体" w:hint="eastAsia"/>
                <w:sz w:val="20"/>
              </w:rPr>
              <w:t>钢琴方向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3：1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</w:p>
        </w:tc>
      </w:tr>
      <w:tr w:rsidR="00AC68E5" w:rsidRPr="00860887" w:rsidTr="007910F1">
        <w:trPr>
          <w:trHeight w:val="599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音乐学院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专业技术岗位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5EE" w:rsidRPr="00860887" w:rsidRDefault="002305EE" w:rsidP="001F1D22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专任</w:t>
            </w:r>
          </w:p>
          <w:p w:rsidR="00AC68E5" w:rsidRPr="00860887" w:rsidRDefault="002305EE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教师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18103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详见公告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1987年1月1日及以后出生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硕士研究生及以上学历和学位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音乐与舞蹈学</w:t>
            </w:r>
            <w:r w:rsidR="00047B0C" w:rsidRPr="00860887">
              <w:rPr>
                <w:rFonts w:ascii="宋体" w:eastAsia="宋体" w:hAnsi="宋体" w:hint="eastAsia"/>
                <w:sz w:val="20"/>
              </w:rPr>
              <w:t>（包括一级学科所属专业）</w:t>
            </w:r>
            <w:r w:rsidRPr="00860887">
              <w:rPr>
                <w:rFonts w:ascii="宋体" w:eastAsia="宋体" w:hAnsi="宋体" w:hint="eastAsia"/>
                <w:sz w:val="20"/>
              </w:rPr>
              <w:t>、艺术硕士（音乐）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047B0C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cs="宋体" w:hint="eastAsia"/>
                <w:sz w:val="20"/>
              </w:rPr>
              <w:t>古筝方向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3：1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</w:p>
        </w:tc>
      </w:tr>
      <w:tr w:rsidR="00AC68E5" w:rsidRPr="00860887" w:rsidTr="007910F1">
        <w:trPr>
          <w:trHeight w:val="599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影视与传媒学院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专业技术岗位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5EE" w:rsidRPr="00860887" w:rsidRDefault="002305EE" w:rsidP="001F1D22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专任</w:t>
            </w:r>
          </w:p>
          <w:p w:rsidR="00AC68E5" w:rsidRPr="00860887" w:rsidRDefault="002305EE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教师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18104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详见公告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1987年1月1日及以后出生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硕士研究生及以上学历和学位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976DA1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戏剧与影视学</w:t>
            </w:r>
            <w:r w:rsidR="002957B3" w:rsidRPr="00860887">
              <w:rPr>
                <w:rFonts w:ascii="宋体" w:eastAsia="宋体" w:hAnsi="宋体" w:hint="eastAsia"/>
                <w:sz w:val="20"/>
              </w:rPr>
              <w:t>（包括一级学科所属专业）</w:t>
            </w:r>
            <w:r w:rsidRPr="00860887">
              <w:rPr>
                <w:rFonts w:ascii="宋体" w:eastAsia="宋体" w:hAnsi="宋体" w:hint="eastAsia"/>
                <w:sz w:val="20"/>
              </w:rPr>
              <w:t>、美术学</w:t>
            </w:r>
            <w:r w:rsidR="00834C0F" w:rsidRPr="00860887">
              <w:rPr>
                <w:rFonts w:ascii="宋体" w:eastAsia="宋体" w:hAnsi="宋体" w:hint="eastAsia"/>
                <w:sz w:val="20"/>
              </w:rPr>
              <w:t>（包括一级学科所属专业）、设计学</w:t>
            </w:r>
            <w:r w:rsidR="00976DA1" w:rsidRPr="00860887">
              <w:rPr>
                <w:rFonts w:ascii="宋体" w:eastAsia="宋体" w:hAnsi="宋体" w:hint="eastAsia"/>
                <w:sz w:val="20"/>
              </w:rPr>
              <w:t>（包括一级学科所属专业）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866004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cs="宋体" w:hint="eastAsia"/>
                <w:sz w:val="20"/>
              </w:rPr>
              <w:t>影视制作或影视特效方向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3：1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</w:p>
        </w:tc>
      </w:tr>
      <w:tr w:rsidR="00AC68E5" w:rsidRPr="00860887" w:rsidTr="007910F1">
        <w:trPr>
          <w:trHeight w:val="599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影视与传媒学院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专业技术岗位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5EE" w:rsidRPr="00860887" w:rsidRDefault="002305EE" w:rsidP="001F1D22">
            <w:pPr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专任</w:t>
            </w:r>
          </w:p>
          <w:p w:rsidR="00AC68E5" w:rsidRPr="00860887" w:rsidRDefault="002305EE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教师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18105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详见公告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1987年1月1日及以后出生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硕士研究生及以上学历和学位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戏剧与影视学</w:t>
            </w:r>
            <w:r w:rsidR="00E024F8" w:rsidRPr="00860887">
              <w:rPr>
                <w:rFonts w:ascii="宋体" w:eastAsia="宋体" w:hAnsi="宋体" w:hint="eastAsia"/>
                <w:sz w:val="20"/>
              </w:rPr>
              <w:t>（包括一级学科所属专业）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E024F8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cs="宋体" w:hint="eastAsia"/>
                <w:sz w:val="20"/>
              </w:rPr>
              <w:t>数字电影技术或影视特效方向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3：1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</w:p>
        </w:tc>
      </w:tr>
      <w:tr w:rsidR="00AC68E5" w:rsidRPr="00860887" w:rsidTr="007910F1">
        <w:trPr>
          <w:trHeight w:val="1539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工学院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专业技术岗位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2305EE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实验专业技术岗位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18106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详见公告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1987年1月1日及以后出生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硕士研究生及以上学历和学位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860887">
              <w:rPr>
                <w:rFonts w:ascii="宋体" w:eastAsia="宋体" w:hAnsi="宋体" w:hint="eastAsia"/>
                <w:sz w:val="20"/>
              </w:rPr>
              <w:t>安全科学与工程</w:t>
            </w:r>
            <w:r w:rsidR="00805415" w:rsidRPr="00860887">
              <w:rPr>
                <w:rFonts w:ascii="宋体" w:eastAsia="宋体" w:hAnsi="宋体" w:hint="eastAsia"/>
                <w:sz w:val="20"/>
              </w:rPr>
              <w:t>（包括一级学科所属专业）</w:t>
            </w:r>
            <w:r w:rsidRPr="00860887">
              <w:rPr>
                <w:rFonts w:ascii="宋体" w:eastAsia="宋体" w:hAnsi="宋体" w:hint="eastAsia"/>
                <w:sz w:val="20"/>
              </w:rPr>
              <w:t>、土木工程</w:t>
            </w:r>
            <w:r w:rsidR="00A24986" w:rsidRPr="00860887">
              <w:rPr>
                <w:rFonts w:ascii="宋体" w:eastAsia="宋体" w:hAnsi="宋体" w:hint="eastAsia"/>
                <w:sz w:val="20"/>
              </w:rPr>
              <w:t>（包括一级学科所属专业）</w:t>
            </w:r>
            <w:r w:rsidRPr="00860887">
              <w:rPr>
                <w:rFonts w:ascii="宋体" w:eastAsia="宋体" w:hAnsi="宋体" w:hint="eastAsia"/>
                <w:sz w:val="20"/>
              </w:rPr>
              <w:t>、力学</w:t>
            </w:r>
            <w:r w:rsidR="00A24986" w:rsidRPr="00860887">
              <w:rPr>
                <w:rFonts w:ascii="宋体" w:eastAsia="宋体" w:hAnsi="宋体" w:hint="eastAsia"/>
                <w:sz w:val="20"/>
              </w:rPr>
              <w:t>（包括一级学科所属专业）</w:t>
            </w:r>
            <w:r w:rsidR="00386E7B" w:rsidRPr="00860887">
              <w:rPr>
                <w:rFonts w:ascii="宋体" w:eastAsia="宋体" w:hAnsi="宋体" w:hint="eastAsia"/>
                <w:sz w:val="20"/>
              </w:rPr>
              <w:t>、设计学（包括一级学科所属专业）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386E7B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设计学限艺术设计方向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860887">
              <w:rPr>
                <w:rFonts w:ascii="宋体" w:eastAsia="宋体" w:hAnsi="宋体" w:cs="宋体" w:hint="eastAsia"/>
                <w:sz w:val="22"/>
                <w:szCs w:val="22"/>
              </w:rPr>
              <w:t>3：1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E5" w:rsidRPr="00860887" w:rsidRDefault="00AC68E5" w:rsidP="001F1D22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</w:tbl>
    <w:p w:rsidR="003A47EE" w:rsidRPr="00860887" w:rsidRDefault="003A47EE" w:rsidP="003A47EE">
      <w:pPr>
        <w:tabs>
          <w:tab w:val="left" w:pos="8820"/>
        </w:tabs>
        <w:spacing w:line="400" w:lineRule="exact"/>
        <w:jc w:val="both"/>
        <w:rPr>
          <w:rFonts w:ascii="黑体" w:eastAsia="黑体" w:hAnsi="宋体" w:cs="宋体" w:hint="eastAsia"/>
          <w:sz w:val="28"/>
          <w:szCs w:val="28"/>
          <w:shd w:val="pct15" w:color="auto" w:fill="FFFFFF"/>
        </w:rPr>
      </w:pPr>
    </w:p>
    <w:p w:rsidR="00E0434E" w:rsidRDefault="003A47EE" w:rsidP="00C7648A">
      <w:pPr>
        <w:ind w:firstLineChars="200" w:firstLine="480"/>
        <w:rPr>
          <w:rFonts w:ascii="楷体_GB2312" w:eastAsia="楷体_GB2312" w:hint="eastAsia"/>
          <w:sz w:val="24"/>
          <w:szCs w:val="24"/>
        </w:rPr>
      </w:pPr>
      <w:r w:rsidRPr="00D90745">
        <w:rPr>
          <w:rFonts w:ascii="楷体_GB2312" w:eastAsia="楷体_GB2312" w:hint="eastAsia"/>
          <w:sz w:val="24"/>
          <w:szCs w:val="24"/>
        </w:rPr>
        <w:t>注：1、本表各岗位相关的其他条件及要求请见本公告正文；2、报考者本人有效学位证和毕业证所载学位和学历及专业名称，须完全符合其所报岗位“学历学位”和“专业条件要求”两栏的学历、专业条件要求。</w:t>
      </w:r>
    </w:p>
    <w:sectPr w:rsidR="00E0434E" w:rsidSect="00DF7B8F">
      <w:footerReference w:type="default" r:id="rId8"/>
      <w:pgSz w:w="16838" w:h="11906" w:orient="landscape"/>
      <w:pgMar w:top="1418" w:right="1418" w:bottom="1418" w:left="1418" w:header="851" w:footer="748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743C" w:rsidRDefault="003C743C">
      <w:r>
        <w:separator/>
      </w:r>
    </w:p>
  </w:endnote>
  <w:endnote w:type="continuationSeparator" w:id="1">
    <w:p w:rsidR="003C743C" w:rsidRDefault="003C74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黑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56F" w:rsidRDefault="00C6656F">
    <w:pPr>
      <w:pStyle w:val="a8"/>
      <w:jc w:val="center"/>
    </w:pPr>
    <w:fldSimple w:instr=" PAGE   \* MERGEFORMAT ">
      <w:r w:rsidR="00C7648A" w:rsidRPr="00C7648A">
        <w:rPr>
          <w:noProof/>
          <w:lang w:val="zh-CN" w:eastAsia="zh-CN"/>
        </w:rPr>
        <w:t>1</w:t>
      </w:r>
    </w:fldSimple>
  </w:p>
  <w:p w:rsidR="00C6656F" w:rsidRDefault="00C6656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743C" w:rsidRDefault="003C743C">
      <w:r>
        <w:separator/>
      </w:r>
    </w:p>
  </w:footnote>
  <w:footnote w:type="continuationSeparator" w:id="1">
    <w:p w:rsidR="003C743C" w:rsidRDefault="003C74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46E4A"/>
    <w:multiLevelType w:val="hybridMultilevel"/>
    <w:tmpl w:val="90ACAA9E"/>
    <w:lvl w:ilvl="0" w:tplc="8F3C9C6E">
      <w:start w:val="1"/>
      <w:numFmt w:val="decimalEnclosedCircle"/>
      <w:lvlText w:val="%1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1">
    <w:nsid w:val="29014AB1"/>
    <w:multiLevelType w:val="hybridMultilevel"/>
    <w:tmpl w:val="603EAA52"/>
    <w:lvl w:ilvl="0" w:tplc="D76276A6">
      <w:start w:val="1"/>
      <w:numFmt w:val="decimalEnclosedCircle"/>
      <w:lvlText w:val="%1"/>
      <w:lvlJc w:val="left"/>
      <w:pPr>
        <w:ind w:left="9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3" w:hanging="420"/>
      </w:pPr>
    </w:lvl>
    <w:lvl w:ilvl="2" w:tplc="0409001B" w:tentative="1">
      <w:start w:val="1"/>
      <w:numFmt w:val="lowerRoman"/>
      <w:lvlText w:val="%3."/>
      <w:lvlJc w:val="right"/>
      <w:pPr>
        <w:ind w:left="1823" w:hanging="420"/>
      </w:pPr>
    </w:lvl>
    <w:lvl w:ilvl="3" w:tplc="0409000F" w:tentative="1">
      <w:start w:val="1"/>
      <w:numFmt w:val="decimal"/>
      <w:lvlText w:val="%4."/>
      <w:lvlJc w:val="left"/>
      <w:pPr>
        <w:ind w:left="2243" w:hanging="420"/>
      </w:pPr>
    </w:lvl>
    <w:lvl w:ilvl="4" w:tplc="04090019" w:tentative="1">
      <w:start w:val="1"/>
      <w:numFmt w:val="lowerLetter"/>
      <w:lvlText w:val="%5)"/>
      <w:lvlJc w:val="left"/>
      <w:pPr>
        <w:ind w:left="2663" w:hanging="420"/>
      </w:pPr>
    </w:lvl>
    <w:lvl w:ilvl="5" w:tplc="0409001B" w:tentative="1">
      <w:start w:val="1"/>
      <w:numFmt w:val="lowerRoman"/>
      <w:lvlText w:val="%6."/>
      <w:lvlJc w:val="right"/>
      <w:pPr>
        <w:ind w:left="3083" w:hanging="420"/>
      </w:pPr>
    </w:lvl>
    <w:lvl w:ilvl="6" w:tplc="0409000F" w:tentative="1">
      <w:start w:val="1"/>
      <w:numFmt w:val="decimal"/>
      <w:lvlText w:val="%7."/>
      <w:lvlJc w:val="left"/>
      <w:pPr>
        <w:ind w:left="3503" w:hanging="420"/>
      </w:pPr>
    </w:lvl>
    <w:lvl w:ilvl="7" w:tplc="04090019" w:tentative="1">
      <w:start w:val="1"/>
      <w:numFmt w:val="lowerLetter"/>
      <w:lvlText w:val="%8)"/>
      <w:lvlJc w:val="left"/>
      <w:pPr>
        <w:ind w:left="3923" w:hanging="420"/>
      </w:pPr>
    </w:lvl>
    <w:lvl w:ilvl="8" w:tplc="0409001B" w:tentative="1">
      <w:start w:val="1"/>
      <w:numFmt w:val="lowerRoman"/>
      <w:lvlText w:val="%9."/>
      <w:lvlJc w:val="right"/>
      <w:pPr>
        <w:ind w:left="4343" w:hanging="420"/>
      </w:pPr>
    </w:lvl>
  </w:abstractNum>
  <w:abstractNum w:abstractNumId="2">
    <w:nsid w:val="695D59E9"/>
    <w:multiLevelType w:val="hybridMultilevel"/>
    <w:tmpl w:val="663EB696"/>
    <w:lvl w:ilvl="0" w:tplc="DBF86244">
      <w:start w:val="1"/>
      <w:numFmt w:val="japaneseCounting"/>
      <w:lvlText w:val="%1、"/>
      <w:lvlJc w:val="left"/>
      <w:pPr>
        <w:ind w:left="1365" w:hanging="720"/>
      </w:pPr>
      <w:rPr>
        <w:rFonts w:ascii="黑体" w:eastAsia="黑体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HorizontalSpacing w:val="160"/>
  <w:drawingGridVerticalSpacing w:val="435"/>
  <w:displayHorizontalDrawingGridEvery w:val="0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3B5"/>
    <w:rsid w:val="00000712"/>
    <w:rsid w:val="00003782"/>
    <w:rsid w:val="000043C9"/>
    <w:rsid w:val="00007A25"/>
    <w:rsid w:val="00011F54"/>
    <w:rsid w:val="00012EC3"/>
    <w:rsid w:val="00013384"/>
    <w:rsid w:val="00013448"/>
    <w:rsid w:val="000139D1"/>
    <w:rsid w:val="00015FA6"/>
    <w:rsid w:val="00016083"/>
    <w:rsid w:val="000205B4"/>
    <w:rsid w:val="00022373"/>
    <w:rsid w:val="00022D0E"/>
    <w:rsid w:val="00023D4E"/>
    <w:rsid w:val="0002743D"/>
    <w:rsid w:val="00032432"/>
    <w:rsid w:val="00033247"/>
    <w:rsid w:val="00035EBC"/>
    <w:rsid w:val="00036E61"/>
    <w:rsid w:val="0003788B"/>
    <w:rsid w:val="000400D5"/>
    <w:rsid w:val="00040A7D"/>
    <w:rsid w:val="00042B2A"/>
    <w:rsid w:val="00046C8F"/>
    <w:rsid w:val="00047B0C"/>
    <w:rsid w:val="0005225E"/>
    <w:rsid w:val="00053994"/>
    <w:rsid w:val="00054087"/>
    <w:rsid w:val="00055CCD"/>
    <w:rsid w:val="000561B8"/>
    <w:rsid w:val="00056CC9"/>
    <w:rsid w:val="000576C1"/>
    <w:rsid w:val="000578C4"/>
    <w:rsid w:val="00062D56"/>
    <w:rsid w:val="000633F3"/>
    <w:rsid w:val="00066DA1"/>
    <w:rsid w:val="00067579"/>
    <w:rsid w:val="000700DF"/>
    <w:rsid w:val="00073FFC"/>
    <w:rsid w:val="0007404C"/>
    <w:rsid w:val="00075000"/>
    <w:rsid w:val="00077BA3"/>
    <w:rsid w:val="000862A7"/>
    <w:rsid w:val="00091306"/>
    <w:rsid w:val="00091D29"/>
    <w:rsid w:val="0009493E"/>
    <w:rsid w:val="00096348"/>
    <w:rsid w:val="00097F0C"/>
    <w:rsid w:val="000A29C1"/>
    <w:rsid w:val="000A5885"/>
    <w:rsid w:val="000A5D79"/>
    <w:rsid w:val="000A7963"/>
    <w:rsid w:val="000B2699"/>
    <w:rsid w:val="000B31C0"/>
    <w:rsid w:val="000B40E1"/>
    <w:rsid w:val="000B4ADC"/>
    <w:rsid w:val="000B5F44"/>
    <w:rsid w:val="000C36EA"/>
    <w:rsid w:val="000C6003"/>
    <w:rsid w:val="000D0297"/>
    <w:rsid w:val="000D0833"/>
    <w:rsid w:val="000D1A61"/>
    <w:rsid w:val="000D4CA4"/>
    <w:rsid w:val="000D6970"/>
    <w:rsid w:val="000D757E"/>
    <w:rsid w:val="000E156F"/>
    <w:rsid w:val="000E2DC1"/>
    <w:rsid w:val="000E3F12"/>
    <w:rsid w:val="000E4665"/>
    <w:rsid w:val="000E68B2"/>
    <w:rsid w:val="000E68DF"/>
    <w:rsid w:val="000F03DF"/>
    <w:rsid w:val="000F141A"/>
    <w:rsid w:val="000F3546"/>
    <w:rsid w:val="000F472E"/>
    <w:rsid w:val="000F618C"/>
    <w:rsid w:val="000F768C"/>
    <w:rsid w:val="00105647"/>
    <w:rsid w:val="0011452E"/>
    <w:rsid w:val="0011455A"/>
    <w:rsid w:val="001157E9"/>
    <w:rsid w:val="00122D18"/>
    <w:rsid w:val="00123775"/>
    <w:rsid w:val="00124446"/>
    <w:rsid w:val="001309DC"/>
    <w:rsid w:val="001311BC"/>
    <w:rsid w:val="00132B32"/>
    <w:rsid w:val="001348B5"/>
    <w:rsid w:val="00135669"/>
    <w:rsid w:val="00136A36"/>
    <w:rsid w:val="00136BDB"/>
    <w:rsid w:val="00141FAF"/>
    <w:rsid w:val="00142A66"/>
    <w:rsid w:val="00147A45"/>
    <w:rsid w:val="0015228B"/>
    <w:rsid w:val="00153703"/>
    <w:rsid w:val="0015482A"/>
    <w:rsid w:val="00155F0D"/>
    <w:rsid w:val="001577B4"/>
    <w:rsid w:val="00157983"/>
    <w:rsid w:val="0016146D"/>
    <w:rsid w:val="001621D7"/>
    <w:rsid w:val="0016618D"/>
    <w:rsid w:val="00166B1B"/>
    <w:rsid w:val="00167A3F"/>
    <w:rsid w:val="00167FED"/>
    <w:rsid w:val="00171544"/>
    <w:rsid w:val="00176826"/>
    <w:rsid w:val="0017705F"/>
    <w:rsid w:val="00177383"/>
    <w:rsid w:val="0017775A"/>
    <w:rsid w:val="001807C3"/>
    <w:rsid w:val="00183040"/>
    <w:rsid w:val="001907FA"/>
    <w:rsid w:val="00193A2E"/>
    <w:rsid w:val="001A1A64"/>
    <w:rsid w:val="001A27B5"/>
    <w:rsid w:val="001A5E1A"/>
    <w:rsid w:val="001A60C5"/>
    <w:rsid w:val="001B2703"/>
    <w:rsid w:val="001B285C"/>
    <w:rsid w:val="001B40BE"/>
    <w:rsid w:val="001B4CD8"/>
    <w:rsid w:val="001B5E49"/>
    <w:rsid w:val="001B6399"/>
    <w:rsid w:val="001B6539"/>
    <w:rsid w:val="001B7698"/>
    <w:rsid w:val="001C04A4"/>
    <w:rsid w:val="001C6DEC"/>
    <w:rsid w:val="001D2690"/>
    <w:rsid w:val="001D2E69"/>
    <w:rsid w:val="001D6B6B"/>
    <w:rsid w:val="001E0706"/>
    <w:rsid w:val="001E19D8"/>
    <w:rsid w:val="001E2E83"/>
    <w:rsid w:val="001E38FC"/>
    <w:rsid w:val="001E55FB"/>
    <w:rsid w:val="001E5DDA"/>
    <w:rsid w:val="001F1211"/>
    <w:rsid w:val="001F1D22"/>
    <w:rsid w:val="001F2145"/>
    <w:rsid w:val="001F7068"/>
    <w:rsid w:val="001F7D0A"/>
    <w:rsid w:val="00200EB1"/>
    <w:rsid w:val="00200FDE"/>
    <w:rsid w:val="002013A6"/>
    <w:rsid w:val="00201A43"/>
    <w:rsid w:val="00202372"/>
    <w:rsid w:val="00205264"/>
    <w:rsid w:val="00206611"/>
    <w:rsid w:val="00207281"/>
    <w:rsid w:val="002105C2"/>
    <w:rsid w:val="002156AA"/>
    <w:rsid w:val="00220943"/>
    <w:rsid w:val="002223D1"/>
    <w:rsid w:val="002255AF"/>
    <w:rsid w:val="00226599"/>
    <w:rsid w:val="0022717B"/>
    <w:rsid w:val="002272BC"/>
    <w:rsid w:val="0022735D"/>
    <w:rsid w:val="002305EE"/>
    <w:rsid w:val="00231529"/>
    <w:rsid w:val="0023404C"/>
    <w:rsid w:val="00237C83"/>
    <w:rsid w:val="00237FED"/>
    <w:rsid w:val="0024112C"/>
    <w:rsid w:val="00241181"/>
    <w:rsid w:val="00241E6C"/>
    <w:rsid w:val="00242767"/>
    <w:rsid w:val="00244158"/>
    <w:rsid w:val="002538A5"/>
    <w:rsid w:val="00253F2A"/>
    <w:rsid w:val="00257A4B"/>
    <w:rsid w:val="00257D14"/>
    <w:rsid w:val="00261575"/>
    <w:rsid w:val="002636E4"/>
    <w:rsid w:val="00263ECD"/>
    <w:rsid w:val="00265AD1"/>
    <w:rsid w:val="00266DAF"/>
    <w:rsid w:val="00266ECC"/>
    <w:rsid w:val="00270126"/>
    <w:rsid w:val="00271BD3"/>
    <w:rsid w:val="0027206A"/>
    <w:rsid w:val="002740E0"/>
    <w:rsid w:val="002772BE"/>
    <w:rsid w:val="00283770"/>
    <w:rsid w:val="002837D4"/>
    <w:rsid w:val="00283956"/>
    <w:rsid w:val="002860C6"/>
    <w:rsid w:val="002906AB"/>
    <w:rsid w:val="00290929"/>
    <w:rsid w:val="00292C90"/>
    <w:rsid w:val="00293A52"/>
    <w:rsid w:val="00294B2E"/>
    <w:rsid w:val="002957B3"/>
    <w:rsid w:val="002976AF"/>
    <w:rsid w:val="002A354A"/>
    <w:rsid w:val="002A3E06"/>
    <w:rsid w:val="002A671E"/>
    <w:rsid w:val="002B099B"/>
    <w:rsid w:val="002B4805"/>
    <w:rsid w:val="002B493E"/>
    <w:rsid w:val="002B49D8"/>
    <w:rsid w:val="002B537B"/>
    <w:rsid w:val="002B631C"/>
    <w:rsid w:val="002C0220"/>
    <w:rsid w:val="002C12B0"/>
    <w:rsid w:val="002C12E6"/>
    <w:rsid w:val="002C2264"/>
    <w:rsid w:val="002C2E25"/>
    <w:rsid w:val="002C4068"/>
    <w:rsid w:val="002C54F5"/>
    <w:rsid w:val="002C7FB8"/>
    <w:rsid w:val="002D0459"/>
    <w:rsid w:val="002D5708"/>
    <w:rsid w:val="002D5DFD"/>
    <w:rsid w:val="002D7775"/>
    <w:rsid w:val="002E294D"/>
    <w:rsid w:val="002E7091"/>
    <w:rsid w:val="002E7D25"/>
    <w:rsid w:val="002E7F0E"/>
    <w:rsid w:val="002F144E"/>
    <w:rsid w:val="002F26CF"/>
    <w:rsid w:val="002F4683"/>
    <w:rsid w:val="002F4FBD"/>
    <w:rsid w:val="00300F08"/>
    <w:rsid w:val="0030187A"/>
    <w:rsid w:val="003021FA"/>
    <w:rsid w:val="0030438D"/>
    <w:rsid w:val="003063A5"/>
    <w:rsid w:val="00306B80"/>
    <w:rsid w:val="003075F1"/>
    <w:rsid w:val="003137C5"/>
    <w:rsid w:val="003175A1"/>
    <w:rsid w:val="003204A0"/>
    <w:rsid w:val="00320DDE"/>
    <w:rsid w:val="003212AC"/>
    <w:rsid w:val="00323916"/>
    <w:rsid w:val="00330497"/>
    <w:rsid w:val="003329CA"/>
    <w:rsid w:val="00334EC5"/>
    <w:rsid w:val="003414EE"/>
    <w:rsid w:val="00342773"/>
    <w:rsid w:val="003440E1"/>
    <w:rsid w:val="00344FE6"/>
    <w:rsid w:val="003459E3"/>
    <w:rsid w:val="00346605"/>
    <w:rsid w:val="00352499"/>
    <w:rsid w:val="0035636A"/>
    <w:rsid w:val="0036122F"/>
    <w:rsid w:val="0036252B"/>
    <w:rsid w:val="003637FA"/>
    <w:rsid w:val="0036556B"/>
    <w:rsid w:val="003700CE"/>
    <w:rsid w:val="00373E22"/>
    <w:rsid w:val="0037782D"/>
    <w:rsid w:val="0038069D"/>
    <w:rsid w:val="0038250F"/>
    <w:rsid w:val="00386E5F"/>
    <w:rsid w:val="00386E7B"/>
    <w:rsid w:val="00390D2F"/>
    <w:rsid w:val="00392C24"/>
    <w:rsid w:val="00392F3C"/>
    <w:rsid w:val="003A0E7C"/>
    <w:rsid w:val="003A42C0"/>
    <w:rsid w:val="003A465C"/>
    <w:rsid w:val="003A47EE"/>
    <w:rsid w:val="003A7F49"/>
    <w:rsid w:val="003B3A63"/>
    <w:rsid w:val="003B3D92"/>
    <w:rsid w:val="003B46BF"/>
    <w:rsid w:val="003C07AE"/>
    <w:rsid w:val="003C1409"/>
    <w:rsid w:val="003C43E9"/>
    <w:rsid w:val="003C496A"/>
    <w:rsid w:val="003C5B02"/>
    <w:rsid w:val="003C5E44"/>
    <w:rsid w:val="003C743C"/>
    <w:rsid w:val="003C7778"/>
    <w:rsid w:val="003D0D19"/>
    <w:rsid w:val="003D2E9F"/>
    <w:rsid w:val="003D4747"/>
    <w:rsid w:val="003D5205"/>
    <w:rsid w:val="003D7671"/>
    <w:rsid w:val="003E2623"/>
    <w:rsid w:val="003E55D7"/>
    <w:rsid w:val="003E65C1"/>
    <w:rsid w:val="003F455D"/>
    <w:rsid w:val="004020A9"/>
    <w:rsid w:val="00405B52"/>
    <w:rsid w:val="0040779F"/>
    <w:rsid w:val="0041156C"/>
    <w:rsid w:val="0041230E"/>
    <w:rsid w:val="0041280B"/>
    <w:rsid w:val="0041730C"/>
    <w:rsid w:val="00417432"/>
    <w:rsid w:val="00420895"/>
    <w:rsid w:val="00422770"/>
    <w:rsid w:val="004271B8"/>
    <w:rsid w:val="00427ECB"/>
    <w:rsid w:val="00437D37"/>
    <w:rsid w:val="00440E23"/>
    <w:rsid w:val="00447A51"/>
    <w:rsid w:val="004507D2"/>
    <w:rsid w:val="0045220A"/>
    <w:rsid w:val="00452B71"/>
    <w:rsid w:val="00453080"/>
    <w:rsid w:val="00457ED0"/>
    <w:rsid w:val="00460DF8"/>
    <w:rsid w:val="00461751"/>
    <w:rsid w:val="00462309"/>
    <w:rsid w:val="0047760C"/>
    <w:rsid w:val="00480D7B"/>
    <w:rsid w:val="00480FE5"/>
    <w:rsid w:val="00485D98"/>
    <w:rsid w:val="00486C07"/>
    <w:rsid w:val="00492CFF"/>
    <w:rsid w:val="00492D04"/>
    <w:rsid w:val="00493719"/>
    <w:rsid w:val="004A0E60"/>
    <w:rsid w:val="004A27EC"/>
    <w:rsid w:val="004A44D9"/>
    <w:rsid w:val="004A54E9"/>
    <w:rsid w:val="004A760D"/>
    <w:rsid w:val="004A76D4"/>
    <w:rsid w:val="004B1B01"/>
    <w:rsid w:val="004B33DC"/>
    <w:rsid w:val="004B53EC"/>
    <w:rsid w:val="004B7E5F"/>
    <w:rsid w:val="004C2B64"/>
    <w:rsid w:val="004C3D6A"/>
    <w:rsid w:val="004C5221"/>
    <w:rsid w:val="004C7C76"/>
    <w:rsid w:val="004D0990"/>
    <w:rsid w:val="004D170E"/>
    <w:rsid w:val="004D3673"/>
    <w:rsid w:val="004D79B9"/>
    <w:rsid w:val="004E0DBA"/>
    <w:rsid w:val="004E4824"/>
    <w:rsid w:val="004E54E0"/>
    <w:rsid w:val="004E5605"/>
    <w:rsid w:val="004E5B46"/>
    <w:rsid w:val="004E6215"/>
    <w:rsid w:val="004E7DDA"/>
    <w:rsid w:val="004F12B1"/>
    <w:rsid w:val="004F132C"/>
    <w:rsid w:val="004F19A4"/>
    <w:rsid w:val="00500F5C"/>
    <w:rsid w:val="005016C2"/>
    <w:rsid w:val="00503D8A"/>
    <w:rsid w:val="00504587"/>
    <w:rsid w:val="00504B8F"/>
    <w:rsid w:val="005061D5"/>
    <w:rsid w:val="00511464"/>
    <w:rsid w:val="005139C7"/>
    <w:rsid w:val="005144A0"/>
    <w:rsid w:val="005149F4"/>
    <w:rsid w:val="00514B82"/>
    <w:rsid w:val="00515A89"/>
    <w:rsid w:val="0052274D"/>
    <w:rsid w:val="00532122"/>
    <w:rsid w:val="005337F2"/>
    <w:rsid w:val="00533A10"/>
    <w:rsid w:val="005378FE"/>
    <w:rsid w:val="00546BC2"/>
    <w:rsid w:val="00551383"/>
    <w:rsid w:val="00551A23"/>
    <w:rsid w:val="00552E1F"/>
    <w:rsid w:val="005578BB"/>
    <w:rsid w:val="00560B08"/>
    <w:rsid w:val="0056209C"/>
    <w:rsid w:val="005716E3"/>
    <w:rsid w:val="0057675E"/>
    <w:rsid w:val="00582F66"/>
    <w:rsid w:val="005850D3"/>
    <w:rsid w:val="00586740"/>
    <w:rsid w:val="00587C05"/>
    <w:rsid w:val="00587C29"/>
    <w:rsid w:val="00596897"/>
    <w:rsid w:val="005A06AD"/>
    <w:rsid w:val="005A3086"/>
    <w:rsid w:val="005A3ECE"/>
    <w:rsid w:val="005B0112"/>
    <w:rsid w:val="005B2BF4"/>
    <w:rsid w:val="005B3613"/>
    <w:rsid w:val="005B4FC1"/>
    <w:rsid w:val="005B6261"/>
    <w:rsid w:val="005B78A0"/>
    <w:rsid w:val="005B7950"/>
    <w:rsid w:val="005C14A3"/>
    <w:rsid w:val="005C2861"/>
    <w:rsid w:val="005C3B85"/>
    <w:rsid w:val="005C6791"/>
    <w:rsid w:val="005D192E"/>
    <w:rsid w:val="005D1BC4"/>
    <w:rsid w:val="005D3A61"/>
    <w:rsid w:val="005D6AC5"/>
    <w:rsid w:val="005E025C"/>
    <w:rsid w:val="005E10F7"/>
    <w:rsid w:val="005E14CF"/>
    <w:rsid w:val="005E16AC"/>
    <w:rsid w:val="005E17D7"/>
    <w:rsid w:val="005E2B0D"/>
    <w:rsid w:val="005E308F"/>
    <w:rsid w:val="005E457C"/>
    <w:rsid w:val="005E71E1"/>
    <w:rsid w:val="005E7484"/>
    <w:rsid w:val="005E7BC8"/>
    <w:rsid w:val="005F36CB"/>
    <w:rsid w:val="005F3BD4"/>
    <w:rsid w:val="00600875"/>
    <w:rsid w:val="006018E7"/>
    <w:rsid w:val="00604DA4"/>
    <w:rsid w:val="006063F8"/>
    <w:rsid w:val="00610C30"/>
    <w:rsid w:val="00616A69"/>
    <w:rsid w:val="00617869"/>
    <w:rsid w:val="00620170"/>
    <w:rsid w:val="006212FA"/>
    <w:rsid w:val="00624AA4"/>
    <w:rsid w:val="0062521E"/>
    <w:rsid w:val="0062580B"/>
    <w:rsid w:val="00626C7F"/>
    <w:rsid w:val="00626E50"/>
    <w:rsid w:val="00627789"/>
    <w:rsid w:val="00627ED5"/>
    <w:rsid w:val="00631299"/>
    <w:rsid w:val="006323E7"/>
    <w:rsid w:val="006337F0"/>
    <w:rsid w:val="00634209"/>
    <w:rsid w:val="00635742"/>
    <w:rsid w:val="00636679"/>
    <w:rsid w:val="0064288A"/>
    <w:rsid w:val="00654A96"/>
    <w:rsid w:val="00661A62"/>
    <w:rsid w:val="00661A78"/>
    <w:rsid w:val="00664A9C"/>
    <w:rsid w:val="00664E61"/>
    <w:rsid w:val="00664E70"/>
    <w:rsid w:val="006660C5"/>
    <w:rsid w:val="00667CC1"/>
    <w:rsid w:val="00673036"/>
    <w:rsid w:val="00673B8F"/>
    <w:rsid w:val="00673BFE"/>
    <w:rsid w:val="006757F1"/>
    <w:rsid w:val="00676E8B"/>
    <w:rsid w:val="00677558"/>
    <w:rsid w:val="00680575"/>
    <w:rsid w:val="00680C80"/>
    <w:rsid w:val="006819CF"/>
    <w:rsid w:val="0068259F"/>
    <w:rsid w:val="00685CF7"/>
    <w:rsid w:val="0068771B"/>
    <w:rsid w:val="006921C5"/>
    <w:rsid w:val="0069317A"/>
    <w:rsid w:val="00694A38"/>
    <w:rsid w:val="00695A0B"/>
    <w:rsid w:val="006A2F9B"/>
    <w:rsid w:val="006A3A7E"/>
    <w:rsid w:val="006A466F"/>
    <w:rsid w:val="006A64EA"/>
    <w:rsid w:val="006B0B57"/>
    <w:rsid w:val="006B42F2"/>
    <w:rsid w:val="006B4662"/>
    <w:rsid w:val="006B7EBF"/>
    <w:rsid w:val="006C150E"/>
    <w:rsid w:val="006C2877"/>
    <w:rsid w:val="006C28A6"/>
    <w:rsid w:val="006C43C5"/>
    <w:rsid w:val="006C59B9"/>
    <w:rsid w:val="006C5FE2"/>
    <w:rsid w:val="006C6BBC"/>
    <w:rsid w:val="006D2DB4"/>
    <w:rsid w:val="006D5F03"/>
    <w:rsid w:val="006D6897"/>
    <w:rsid w:val="006E2621"/>
    <w:rsid w:val="006E47F3"/>
    <w:rsid w:val="006F5BC4"/>
    <w:rsid w:val="006F64E0"/>
    <w:rsid w:val="00701BE6"/>
    <w:rsid w:val="007034F7"/>
    <w:rsid w:val="00703DB5"/>
    <w:rsid w:val="00705D65"/>
    <w:rsid w:val="00706204"/>
    <w:rsid w:val="00707D0E"/>
    <w:rsid w:val="00710EB6"/>
    <w:rsid w:val="007118C7"/>
    <w:rsid w:val="0071544D"/>
    <w:rsid w:val="00715BDD"/>
    <w:rsid w:val="007172AD"/>
    <w:rsid w:val="00720B95"/>
    <w:rsid w:val="007239B7"/>
    <w:rsid w:val="00725C19"/>
    <w:rsid w:val="00727520"/>
    <w:rsid w:val="00730BAC"/>
    <w:rsid w:val="00732399"/>
    <w:rsid w:val="00733088"/>
    <w:rsid w:val="00735BB1"/>
    <w:rsid w:val="007411F0"/>
    <w:rsid w:val="00743374"/>
    <w:rsid w:val="00746065"/>
    <w:rsid w:val="00747638"/>
    <w:rsid w:val="00750A1F"/>
    <w:rsid w:val="00752AD8"/>
    <w:rsid w:val="007547CD"/>
    <w:rsid w:val="007559D3"/>
    <w:rsid w:val="00756367"/>
    <w:rsid w:val="00761BE0"/>
    <w:rsid w:val="007631C9"/>
    <w:rsid w:val="00764FDE"/>
    <w:rsid w:val="0076693A"/>
    <w:rsid w:val="00772890"/>
    <w:rsid w:val="007762C4"/>
    <w:rsid w:val="0078188C"/>
    <w:rsid w:val="007819A2"/>
    <w:rsid w:val="00785462"/>
    <w:rsid w:val="00786AB3"/>
    <w:rsid w:val="00790612"/>
    <w:rsid w:val="007910F1"/>
    <w:rsid w:val="00792913"/>
    <w:rsid w:val="007937B4"/>
    <w:rsid w:val="00794A4C"/>
    <w:rsid w:val="007A32F4"/>
    <w:rsid w:val="007A3503"/>
    <w:rsid w:val="007A40D4"/>
    <w:rsid w:val="007A41AD"/>
    <w:rsid w:val="007A58D6"/>
    <w:rsid w:val="007A5D3E"/>
    <w:rsid w:val="007B06D5"/>
    <w:rsid w:val="007B116B"/>
    <w:rsid w:val="007B399E"/>
    <w:rsid w:val="007B4584"/>
    <w:rsid w:val="007B69B4"/>
    <w:rsid w:val="007B7EF8"/>
    <w:rsid w:val="007B7F32"/>
    <w:rsid w:val="007C1EA2"/>
    <w:rsid w:val="007C34BB"/>
    <w:rsid w:val="007C7777"/>
    <w:rsid w:val="007D1669"/>
    <w:rsid w:val="007D3274"/>
    <w:rsid w:val="007D68D1"/>
    <w:rsid w:val="007E30B2"/>
    <w:rsid w:val="007E4F8D"/>
    <w:rsid w:val="007F10F3"/>
    <w:rsid w:val="007F2822"/>
    <w:rsid w:val="007F30FE"/>
    <w:rsid w:val="007F40A2"/>
    <w:rsid w:val="007F703B"/>
    <w:rsid w:val="007F7BF3"/>
    <w:rsid w:val="0080080A"/>
    <w:rsid w:val="00801D1D"/>
    <w:rsid w:val="0080319D"/>
    <w:rsid w:val="00805415"/>
    <w:rsid w:val="0080574C"/>
    <w:rsid w:val="008058C8"/>
    <w:rsid w:val="0081070A"/>
    <w:rsid w:val="00810D92"/>
    <w:rsid w:val="00813DE1"/>
    <w:rsid w:val="00814365"/>
    <w:rsid w:val="00820597"/>
    <w:rsid w:val="00821529"/>
    <w:rsid w:val="00822D13"/>
    <w:rsid w:val="00826E76"/>
    <w:rsid w:val="0082757D"/>
    <w:rsid w:val="00831AB2"/>
    <w:rsid w:val="00831CD1"/>
    <w:rsid w:val="00833D04"/>
    <w:rsid w:val="00834BFD"/>
    <w:rsid w:val="00834C0F"/>
    <w:rsid w:val="008374CA"/>
    <w:rsid w:val="00840B95"/>
    <w:rsid w:val="00841172"/>
    <w:rsid w:val="0084430E"/>
    <w:rsid w:val="00845A36"/>
    <w:rsid w:val="0084661C"/>
    <w:rsid w:val="00854E2D"/>
    <w:rsid w:val="00860887"/>
    <w:rsid w:val="008618F6"/>
    <w:rsid w:val="00863000"/>
    <w:rsid w:val="008630CC"/>
    <w:rsid w:val="00866004"/>
    <w:rsid w:val="0086607E"/>
    <w:rsid w:val="00872EF6"/>
    <w:rsid w:val="0087402B"/>
    <w:rsid w:val="00885B76"/>
    <w:rsid w:val="00886B4C"/>
    <w:rsid w:val="0088716B"/>
    <w:rsid w:val="00893BDE"/>
    <w:rsid w:val="008A12EF"/>
    <w:rsid w:val="008A1F87"/>
    <w:rsid w:val="008A21F9"/>
    <w:rsid w:val="008A6DCF"/>
    <w:rsid w:val="008B2ADB"/>
    <w:rsid w:val="008B61EC"/>
    <w:rsid w:val="008B7162"/>
    <w:rsid w:val="008C2D07"/>
    <w:rsid w:val="008C5226"/>
    <w:rsid w:val="008C7F1F"/>
    <w:rsid w:val="008D0C7A"/>
    <w:rsid w:val="008D183E"/>
    <w:rsid w:val="008D4565"/>
    <w:rsid w:val="008D49AE"/>
    <w:rsid w:val="008D556E"/>
    <w:rsid w:val="008E1631"/>
    <w:rsid w:val="008E3262"/>
    <w:rsid w:val="008E32A4"/>
    <w:rsid w:val="008E43AE"/>
    <w:rsid w:val="008E6EDF"/>
    <w:rsid w:val="008F1905"/>
    <w:rsid w:val="008F37F9"/>
    <w:rsid w:val="008F5822"/>
    <w:rsid w:val="00904B24"/>
    <w:rsid w:val="0090536C"/>
    <w:rsid w:val="00911769"/>
    <w:rsid w:val="009132C5"/>
    <w:rsid w:val="0091433F"/>
    <w:rsid w:val="009143BE"/>
    <w:rsid w:val="00916FBD"/>
    <w:rsid w:val="0092116C"/>
    <w:rsid w:val="00921F47"/>
    <w:rsid w:val="00924C08"/>
    <w:rsid w:val="00925E3D"/>
    <w:rsid w:val="00927F6F"/>
    <w:rsid w:val="00930C1A"/>
    <w:rsid w:val="00930D61"/>
    <w:rsid w:val="009313AC"/>
    <w:rsid w:val="009339A1"/>
    <w:rsid w:val="00934D41"/>
    <w:rsid w:val="00934FD0"/>
    <w:rsid w:val="0093652A"/>
    <w:rsid w:val="00941A82"/>
    <w:rsid w:val="00944635"/>
    <w:rsid w:val="00945951"/>
    <w:rsid w:val="009461B8"/>
    <w:rsid w:val="00947F7C"/>
    <w:rsid w:val="009511EB"/>
    <w:rsid w:val="00951590"/>
    <w:rsid w:val="009554EC"/>
    <w:rsid w:val="00960C96"/>
    <w:rsid w:val="009615FF"/>
    <w:rsid w:val="0096292C"/>
    <w:rsid w:val="00963438"/>
    <w:rsid w:val="00965012"/>
    <w:rsid w:val="00965587"/>
    <w:rsid w:val="00967619"/>
    <w:rsid w:val="00970038"/>
    <w:rsid w:val="0097455A"/>
    <w:rsid w:val="00974986"/>
    <w:rsid w:val="0097648A"/>
    <w:rsid w:val="00976DA1"/>
    <w:rsid w:val="00980CCC"/>
    <w:rsid w:val="00985809"/>
    <w:rsid w:val="009904DB"/>
    <w:rsid w:val="00993504"/>
    <w:rsid w:val="00993FC2"/>
    <w:rsid w:val="00996A8A"/>
    <w:rsid w:val="00996D8A"/>
    <w:rsid w:val="009979C4"/>
    <w:rsid w:val="00997F20"/>
    <w:rsid w:val="009A017D"/>
    <w:rsid w:val="009A1E77"/>
    <w:rsid w:val="009A36B4"/>
    <w:rsid w:val="009A5F56"/>
    <w:rsid w:val="009B5E3A"/>
    <w:rsid w:val="009B7CF4"/>
    <w:rsid w:val="009B7FD6"/>
    <w:rsid w:val="009C3099"/>
    <w:rsid w:val="009C50C0"/>
    <w:rsid w:val="009D12C3"/>
    <w:rsid w:val="009D1392"/>
    <w:rsid w:val="009D564E"/>
    <w:rsid w:val="009D6F97"/>
    <w:rsid w:val="009D73A3"/>
    <w:rsid w:val="009E1341"/>
    <w:rsid w:val="009E447F"/>
    <w:rsid w:val="009E4F6F"/>
    <w:rsid w:val="00A0438A"/>
    <w:rsid w:val="00A0484E"/>
    <w:rsid w:val="00A0520A"/>
    <w:rsid w:val="00A0530F"/>
    <w:rsid w:val="00A0783A"/>
    <w:rsid w:val="00A104F1"/>
    <w:rsid w:val="00A11A4E"/>
    <w:rsid w:val="00A11B08"/>
    <w:rsid w:val="00A11EE4"/>
    <w:rsid w:val="00A15B7C"/>
    <w:rsid w:val="00A22112"/>
    <w:rsid w:val="00A22510"/>
    <w:rsid w:val="00A24986"/>
    <w:rsid w:val="00A24E61"/>
    <w:rsid w:val="00A263EE"/>
    <w:rsid w:val="00A310F7"/>
    <w:rsid w:val="00A31868"/>
    <w:rsid w:val="00A36FC5"/>
    <w:rsid w:val="00A4010D"/>
    <w:rsid w:val="00A4544F"/>
    <w:rsid w:val="00A508FA"/>
    <w:rsid w:val="00A518EA"/>
    <w:rsid w:val="00A536EC"/>
    <w:rsid w:val="00A53A86"/>
    <w:rsid w:val="00A53E34"/>
    <w:rsid w:val="00A55558"/>
    <w:rsid w:val="00A55C56"/>
    <w:rsid w:val="00A57605"/>
    <w:rsid w:val="00A60C5B"/>
    <w:rsid w:val="00A63AE5"/>
    <w:rsid w:val="00A63E57"/>
    <w:rsid w:val="00A65F72"/>
    <w:rsid w:val="00A6748E"/>
    <w:rsid w:val="00A6795B"/>
    <w:rsid w:val="00A67DDD"/>
    <w:rsid w:val="00A70546"/>
    <w:rsid w:val="00A73E6A"/>
    <w:rsid w:val="00A756FB"/>
    <w:rsid w:val="00A80ED2"/>
    <w:rsid w:val="00A823FB"/>
    <w:rsid w:val="00A840A2"/>
    <w:rsid w:val="00A867B2"/>
    <w:rsid w:val="00A90416"/>
    <w:rsid w:val="00A90E5B"/>
    <w:rsid w:val="00A915A3"/>
    <w:rsid w:val="00A918D9"/>
    <w:rsid w:val="00A9206F"/>
    <w:rsid w:val="00A92508"/>
    <w:rsid w:val="00A94058"/>
    <w:rsid w:val="00A94071"/>
    <w:rsid w:val="00AA1BE2"/>
    <w:rsid w:val="00AA30A4"/>
    <w:rsid w:val="00AA7E1F"/>
    <w:rsid w:val="00AB0DAA"/>
    <w:rsid w:val="00AB24C5"/>
    <w:rsid w:val="00AB295F"/>
    <w:rsid w:val="00AB2D39"/>
    <w:rsid w:val="00AB41C5"/>
    <w:rsid w:val="00AB5AE1"/>
    <w:rsid w:val="00AC2A37"/>
    <w:rsid w:val="00AC3FC5"/>
    <w:rsid w:val="00AC68E5"/>
    <w:rsid w:val="00AC6F61"/>
    <w:rsid w:val="00AC7298"/>
    <w:rsid w:val="00AD1AD9"/>
    <w:rsid w:val="00AE15EA"/>
    <w:rsid w:val="00AE4520"/>
    <w:rsid w:val="00AF1801"/>
    <w:rsid w:val="00AF472C"/>
    <w:rsid w:val="00AF48FB"/>
    <w:rsid w:val="00AF5B6F"/>
    <w:rsid w:val="00B03C43"/>
    <w:rsid w:val="00B04BF9"/>
    <w:rsid w:val="00B1128A"/>
    <w:rsid w:val="00B12C47"/>
    <w:rsid w:val="00B16376"/>
    <w:rsid w:val="00B173D1"/>
    <w:rsid w:val="00B1742B"/>
    <w:rsid w:val="00B22ED1"/>
    <w:rsid w:val="00B314BC"/>
    <w:rsid w:val="00B3205D"/>
    <w:rsid w:val="00B32309"/>
    <w:rsid w:val="00B34CEE"/>
    <w:rsid w:val="00B35C55"/>
    <w:rsid w:val="00B365A4"/>
    <w:rsid w:val="00B37EEC"/>
    <w:rsid w:val="00B40F14"/>
    <w:rsid w:val="00B41D61"/>
    <w:rsid w:val="00B42710"/>
    <w:rsid w:val="00B43141"/>
    <w:rsid w:val="00B5169C"/>
    <w:rsid w:val="00B5243E"/>
    <w:rsid w:val="00B52BE2"/>
    <w:rsid w:val="00B53887"/>
    <w:rsid w:val="00B54544"/>
    <w:rsid w:val="00B55A33"/>
    <w:rsid w:val="00B6274F"/>
    <w:rsid w:val="00B64874"/>
    <w:rsid w:val="00B64D18"/>
    <w:rsid w:val="00B723CD"/>
    <w:rsid w:val="00B72719"/>
    <w:rsid w:val="00B733E2"/>
    <w:rsid w:val="00B73444"/>
    <w:rsid w:val="00B737BD"/>
    <w:rsid w:val="00B742F6"/>
    <w:rsid w:val="00B80D9C"/>
    <w:rsid w:val="00B84C7E"/>
    <w:rsid w:val="00B85816"/>
    <w:rsid w:val="00B90715"/>
    <w:rsid w:val="00B93251"/>
    <w:rsid w:val="00B97610"/>
    <w:rsid w:val="00BA1A0C"/>
    <w:rsid w:val="00BA2EB4"/>
    <w:rsid w:val="00BA331F"/>
    <w:rsid w:val="00BA4A9B"/>
    <w:rsid w:val="00BA4F26"/>
    <w:rsid w:val="00BA7A4B"/>
    <w:rsid w:val="00BA7EA8"/>
    <w:rsid w:val="00BB10F9"/>
    <w:rsid w:val="00BB1B2D"/>
    <w:rsid w:val="00BB261A"/>
    <w:rsid w:val="00BB291D"/>
    <w:rsid w:val="00BB2E10"/>
    <w:rsid w:val="00BB3B94"/>
    <w:rsid w:val="00BB59F8"/>
    <w:rsid w:val="00BB6A80"/>
    <w:rsid w:val="00BB7F25"/>
    <w:rsid w:val="00BC001C"/>
    <w:rsid w:val="00BC2A4A"/>
    <w:rsid w:val="00BC407C"/>
    <w:rsid w:val="00BC4A14"/>
    <w:rsid w:val="00BC74AD"/>
    <w:rsid w:val="00BD0D56"/>
    <w:rsid w:val="00BE0EC4"/>
    <w:rsid w:val="00BE1366"/>
    <w:rsid w:val="00BE2304"/>
    <w:rsid w:val="00BE347A"/>
    <w:rsid w:val="00BE3C87"/>
    <w:rsid w:val="00BE466B"/>
    <w:rsid w:val="00BE584B"/>
    <w:rsid w:val="00BF0132"/>
    <w:rsid w:val="00BF1C45"/>
    <w:rsid w:val="00BF2E4E"/>
    <w:rsid w:val="00BF3269"/>
    <w:rsid w:val="00C01007"/>
    <w:rsid w:val="00C01D71"/>
    <w:rsid w:val="00C028A2"/>
    <w:rsid w:val="00C03DA0"/>
    <w:rsid w:val="00C04966"/>
    <w:rsid w:val="00C101CE"/>
    <w:rsid w:val="00C127D5"/>
    <w:rsid w:val="00C16E07"/>
    <w:rsid w:val="00C16FC3"/>
    <w:rsid w:val="00C1763C"/>
    <w:rsid w:val="00C176A7"/>
    <w:rsid w:val="00C205E2"/>
    <w:rsid w:val="00C24803"/>
    <w:rsid w:val="00C25E81"/>
    <w:rsid w:val="00C3205F"/>
    <w:rsid w:val="00C3234C"/>
    <w:rsid w:val="00C3564E"/>
    <w:rsid w:val="00C3718B"/>
    <w:rsid w:val="00C40938"/>
    <w:rsid w:val="00C42983"/>
    <w:rsid w:val="00C453E9"/>
    <w:rsid w:val="00C460EF"/>
    <w:rsid w:val="00C4693C"/>
    <w:rsid w:val="00C5103E"/>
    <w:rsid w:val="00C559F9"/>
    <w:rsid w:val="00C55B9C"/>
    <w:rsid w:val="00C55F90"/>
    <w:rsid w:val="00C57F07"/>
    <w:rsid w:val="00C63937"/>
    <w:rsid w:val="00C66386"/>
    <w:rsid w:val="00C6656F"/>
    <w:rsid w:val="00C66F2A"/>
    <w:rsid w:val="00C72AE5"/>
    <w:rsid w:val="00C7648A"/>
    <w:rsid w:val="00C8072E"/>
    <w:rsid w:val="00C81C4B"/>
    <w:rsid w:val="00C824B2"/>
    <w:rsid w:val="00C86FAE"/>
    <w:rsid w:val="00C9070C"/>
    <w:rsid w:val="00C91C7D"/>
    <w:rsid w:val="00C92668"/>
    <w:rsid w:val="00C96A43"/>
    <w:rsid w:val="00C96F6E"/>
    <w:rsid w:val="00C97501"/>
    <w:rsid w:val="00CA1736"/>
    <w:rsid w:val="00CA1976"/>
    <w:rsid w:val="00CA2575"/>
    <w:rsid w:val="00CA4870"/>
    <w:rsid w:val="00CA52FB"/>
    <w:rsid w:val="00CA597E"/>
    <w:rsid w:val="00CA6E31"/>
    <w:rsid w:val="00CB08D6"/>
    <w:rsid w:val="00CB1215"/>
    <w:rsid w:val="00CB36E6"/>
    <w:rsid w:val="00CB412D"/>
    <w:rsid w:val="00CB453D"/>
    <w:rsid w:val="00CB746A"/>
    <w:rsid w:val="00CB78A1"/>
    <w:rsid w:val="00CB7D98"/>
    <w:rsid w:val="00CC11FC"/>
    <w:rsid w:val="00CC2A5D"/>
    <w:rsid w:val="00CC535D"/>
    <w:rsid w:val="00CC557C"/>
    <w:rsid w:val="00CC762C"/>
    <w:rsid w:val="00CD16ED"/>
    <w:rsid w:val="00CD1DED"/>
    <w:rsid w:val="00CD294A"/>
    <w:rsid w:val="00CD39ED"/>
    <w:rsid w:val="00CD4CA2"/>
    <w:rsid w:val="00CD519C"/>
    <w:rsid w:val="00CD57A2"/>
    <w:rsid w:val="00CE0125"/>
    <w:rsid w:val="00CE114B"/>
    <w:rsid w:val="00CE18E9"/>
    <w:rsid w:val="00CE38DB"/>
    <w:rsid w:val="00CE5A54"/>
    <w:rsid w:val="00CE6FA0"/>
    <w:rsid w:val="00CE7868"/>
    <w:rsid w:val="00CF0322"/>
    <w:rsid w:val="00CF2D96"/>
    <w:rsid w:val="00CF4CDF"/>
    <w:rsid w:val="00CF5304"/>
    <w:rsid w:val="00CF63ED"/>
    <w:rsid w:val="00CF6961"/>
    <w:rsid w:val="00D0076E"/>
    <w:rsid w:val="00D007D2"/>
    <w:rsid w:val="00D04D35"/>
    <w:rsid w:val="00D06254"/>
    <w:rsid w:val="00D10C77"/>
    <w:rsid w:val="00D11928"/>
    <w:rsid w:val="00D11ABC"/>
    <w:rsid w:val="00D11E54"/>
    <w:rsid w:val="00D14B40"/>
    <w:rsid w:val="00D15164"/>
    <w:rsid w:val="00D15C1D"/>
    <w:rsid w:val="00D16277"/>
    <w:rsid w:val="00D2486D"/>
    <w:rsid w:val="00D2662C"/>
    <w:rsid w:val="00D37605"/>
    <w:rsid w:val="00D45108"/>
    <w:rsid w:val="00D5029E"/>
    <w:rsid w:val="00D51527"/>
    <w:rsid w:val="00D51E21"/>
    <w:rsid w:val="00D54085"/>
    <w:rsid w:val="00D54DB1"/>
    <w:rsid w:val="00D605FE"/>
    <w:rsid w:val="00D63FAD"/>
    <w:rsid w:val="00D65653"/>
    <w:rsid w:val="00D67102"/>
    <w:rsid w:val="00D7048D"/>
    <w:rsid w:val="00D7285C"/>
    <w:rsid w:val="00D746CA"/>
    <w:rsid w:val="00D77D4E"/>
    <w:rsid w:val="00D828BD"/>
    <w:rsid w:val="00D84BB1"/>
    <w:rsid w:val="00D85483"/>
    <w:rsid w:val="00D86D9E"/>
    <w:rsid w:val="00D90745"/>
    <w:rsid w:val="00D9303D"/>
    <w:rsid w:val="00D9417B"/>
    <w:rsid w:val="00D95CA0"/>
    <w:rsid w:val="00DA1109"/>
    <w:rsid w:val="00DA2041"/>
    <w:rsid w:val="00DA4143"/>
    <w:rsid w:val="00DA5238"/>
    <w:rsid w:val="00DB117E"/>
    <w:rsid w:val="00DB69EF"/>
    <w:rsid w:val="00DB6B08"/>
    <w:rsid w:val="00DC03D1"/>
    <w:rsid w:val="00DC05F6"/>
    <w:rsid w:val="00DC1004"/>
    <w:rsid w:val="00DC1773"/>
    <w:rsid w:val="00DC6997"/>
    <w:rsid w:val="00DD0356"/>
    <w:rsid w:val="00DD5BC3"/>
    <w:rsid w:val="00DD600B"/>
    <w:rsid w:val="00DD6FE5"/>
    <w:rsid w:val="00DE43CA"/>
    <w:rsid w:val="00DE44A8"/>
    <w:rsid w:val="00DE5CDF"/>
    <w:rsid w:val="00DE6B20"/>
    <w:rsid w:val="00DE70DF"/>
    <w:rsid w:val="00DF2CBC"/>
    <w:rsid w:val="00DF4DA1"/>
    <w:rsid w:val="00DF7B8F"/>
    <w:rsid w:val="00E00214"/>
    <w:rsid w:val="00E008D7"/>
    <w:rsid w:val="00E00F88"/>
    <w:rsid w:val="00E024F8"/>
    <w:rsid w:val="00E0386A"/>
    <w:rsid w:val="00E0434E"/>
    <w:rsid w:val="00E06861"/>
    <w:rsid w:val="00E06973"/>
    <w:rsid w:val="00E127D4"/>
    <w:rsid w:val="00E12976"/>
    <w:rsid w:val="00E136C3"/>
    <w:rsid w:val="00E15C31"/>
    <w:rsid w:val="00E171A2"/>
    <w:rsid w:val="00E17F7B"/>
    <w:rsid w:val="00E21876"/>
    <w:rsid w:val="00E23FB0"/>
    <w:rsid w:val="00E2469C"/>
    <w:rsid w:val="00E24C92"/>
    <w:rsid w:val="00E25024"/>
    <w:rsid w:val="00E256EF"/>
    <w:rsid w:val="00E2616B"/>
    <w:rsid w:val="00E30602"/>
    <w:rsid w:val="00E31309"/>
    <w:rsid w:val="00E32235"/>
    <w:rsid w:val="00E32ECF"/>
    <w:rsid w:val="00E3461D"/>
    <w:rsid w:val="00E34F91"/>
    <w:rsid w:val="00E354B7"/>
    <w:rsid w:val="00E35568"/>
    <w:rsid w:val="00E45E3E"/>
    <w:rsid w:val="00E50138"/>
    <w:rsid w:val="00E50A71"/>
    <w:rsid w:val="00E5132A"/>
    <w:rsid w:val="00E51607"/>
    <w:rsid w:val="00E52AFF"/>
    <w:rsid w:val="00E5469A"/>
    <w:rsid w:val="00E566B2"/>
    <w:rsid w:val="00E70D8A"/>
    <w:rsid w:val="00E72212"/>
    <w:rsid w:val="00E72D76"/>
    <w:rsid w:val="00E73298"/>
    <w:rsid w:val="00E8047E"/>
    <w:rsid w:val="00E8468A"/>
    <w:rsid w:val="00E85868"/>
    <w:rsid w:val="00E912AC"/>
    <w:rsid w:val="00E94FE9"/>
    <w:rsid w:val="00E954F9"/>
    <w:rsid w:val="00EA113F"/>
    <w:rsid w:val="00EA14A1"/>
    <w:rsid w:val="00EA2DF5"/>
    <w:rsid w:val="00EA39E9"/>
    <w:rsid w:val="00EA4D09"/>
    <w:rsid w:val="00EA5F6E"/>
    <w:rsid w:val="00EB3075"/>
    <w:rsid w:val="00EC246D"/>
    <w:rsid w:val="00EC2C91"/>
    <w:rsid w:val="00EC4B41"/>
    <w:rsid w:val="00EC5CBB"/>
    <w:rsid w:val="00EC6604"/>
    <w:rsid w:val="00EC6E5E"/>
    <w:rsid w:val="00ED393A"/>
    <w:rsid w:val="00ED6242"/>
    <w:rsid w:val="00EE084E"/>
    <w:rsid w:val="00EE0BD3"/>
    <w:rsid w:val="00EE12E3"/>
    <w:rsid w:val="00EF00C8"/>
    <w:rsid w:val="00EF0F00"/>
    <w:rsid w:val="00EF2027"/>
    <w:rsid w:val="00EF6A28"/>
    <w:rsid w:val="00EF7B2A"/>
    <w:rsid w:val="00F006BC"/>
    <w:rsid w:val="00F00D69"/>
    <w:rsid w:val="00F01272"/>
    <w:rsid w:val="00F03F48"/>
    <w:rsid w:val="00F04EA5"/>
    <w:rsid w:val="00F05C45"/>
    <w:rsid w:val="00F06C5C"/>
    <w:rsid w:val="00F072CE"/>
    <w:rsid w:val="00F07862"/>
    <w:rsid w:val="00F1133D"/>
    <w:rsid w:val="00F13BCA"/>
    <w:rsid w:val="00F17658"/>
    <w:rsid w:val="00F210D1"/>
    <w:rsid w:val="00F22A3A"/>
    <w:rsid w:val="00F22CF7"/>
    <w:rsid w:val="00F25690"/>
    <w:rsid w:val="00F25FEB"/>
    <w:rsid w:val="00F26433"/>
    <w:rsid w:val="00F26989"/>
    <w:rsid w:val="00F30628"/>
    <w:rsid w:val="00F30B22"/>
    <w:rsid w:val="00F3500F"/>
    <w:rsid w:val="00F35A2C"/>
    <w:rsid w:val="00F430A1"/>
    <w:rsid w:val="00F4332C"/>
    <w:rsid w:val="00F43A59"/>
    <w:rsid w:val="00F44C98"/>
    <w:rsid w:val="00F45998"/>
    <w:rsid w:val="00F50829"/>
    <w:rsid w:val="00F52729"/>
    <w:rsid w:val="00F534CA"/>
    <w:rsid w:val="00F5424B"/>
    <w:rsid w:val="00F55006"/>
    <w:rsid w:val="00F5515A"/>
    <w:rsid w:val="00F66AB8"/>
    <w:rsid w:val="00F70103"/>
    <w:rsid w:val="00F7130D"/>
    <w:rsid w:val="00F71A18"/>
    <w:rsid w:val="00F723BA"/>
    <w:rsid w:val="00F746AF"/>
    <w:rsid w:val="00F76E18"/>
    <w:rsid w:val="00F7758B"/>
    <w:rsid w:val="00F77D8B"/>
    <w:rsid w:val="00F809BF"/>
    <w:rsid w:val="00F837DA"/>
    <w:rsid w:val="00F87E9C"/>
    <w:rsid w:val="00F925CD"/>
    <w:rsid w:val="00F9456B"/>
    <w:rsid w:val="00F9693A"/>
    <w:rsid w:val="00FA067E"/>
    <w:rsid w:val="00FA317F"/>
    <w:rsid w:val="00FA4D86"/>
    <w:rsid w:val="00FA6AC1"/>
    <w:rsid w:val="00FB28C2"/>
    <w:rsid w:val="00FB31EC"/>
    <w:rsid w:val="00FB3B46"/>
    <w:rsid w:val="00FB6173"/>
    <w:rsid w:val="00FC68F5"/>
    <w:rsid w:val="00FC6C57"/>
    <w:rsid w:val="00FD0F0E"/>
    <w:rsid w:val="00FD3B04"/>
    <w:rsid w:val="00FD47E4"/>
    <w:rsid w:val="00FD5463"/>
    <w:rsid w:val="00FE1EC7"/>
    <w:rsid w:val="00FE4F5B"/>
    <w:rsid w:val="00FE5B47"/>
    <w:rsid w:val="00FE6332"/>
    <w:rsid w:val="00FE7358"/>
    <w:rsid w:val="00FE75BF"/>
    <w:rsid w:val="00FF1729"/>
    <w:rsid w:val="00FF3656"/>
    <w:rsid w:val="00FF4C38"/>
    <w:rsid w:val="00FF4D49"/>
    <w:rsid w:val="00FF6361"/>
    <w:rsid w:val="00FF74E2"/>
    <w:rsid w:val="00FF7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05EE"/>
    <w:rPr>
      <w:rFonts w:ascii="Times New Roman" w:eastAsia="仿宋_GB2312" w:hAnsi="Times New Roman"/>
      <w:sz w:val="32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访问过的超链接"/>
    <w:rPr>
      <w:rFonts w:cs="Times New Roman"/>
      <w:color w:val="800080"/>
      <w:u w:val="single"/>
    </w:rPr>
  </w:style>
  <w:style w:type="character" w:styleId="a4">
    <w:name w:val="annotation reference"/>
    <w:rPr>
      <w:rFonts w:cs="Times New Roman"/>
      <w:sz w:val="21"/>
      <w:szCs w:val="21"/>
    </w:rPr>
  </w:style>
  <w:style w:type="character" w:styleId="a5">
    <w:name w:val="page number"/>
    <w:basedOn w:val="a0"/>
  </w:style>
  <w:style w:type="character" w:styleId="a6">
    <w:name w:val="Hyperlink"/>
    <w:rPr>
      <w:rFonts w:cs="Times New Roman"/>
      <w:color w:val="0000FF"/>
      <w:u w:val="single"/>
    </w:rPr>
  </w:style>
  <w:style w:type="character" w:customStyle="1" w:styleId="Char">
    <w:name w:val="页眉 Char"/>
    <w:link w:val="a7"/>
    <w:rPr>
      <w:rFonts w:cs="Times New Roman"/>
      <w:sz w:val="18"/>
      <w:szCs w:val="18"/>
    </w:rPr>
  </w:style>
  <w:style w:type="character" w:customStyle="1" w:styleId="Char0">
    <w:name w:val="页脚 Char"/>
    <w:link w:val="a8"/>
    <w:rPr>
      <w:rFonts w:cs="Times New Roman"/>
      <w:sz w:val="18"/>
      <w:szCs w:val="18"/>
    </w:rPr>
  </w:style>
  <w:style w:type="character" w:customStyle="1" w:styleId="style51">
    <w:name w:val="style51"/>
    <w:rPr>
      <w:rFonts w:cs="Times New Roman"/>
      <w:color w:val="000000"/>
      <w:sz w:val="18"/>
      <w:szCs w:val="18"/>
      <w:u w:val="none"/>
    </w:rPr>
  </w:style>
  <w:style w:type="character" w:customStyle="1" w:styleId="Char1">
    <w:name w:val="批注文字 Char"/>
    <w:link w:val="a9"/>
    <w:rPr>
      <w:rFonts w:ascii="Times New Roman" w:eastAsia="仿宋_GB2312" w:hAnsi="Times New Roman" w:cs="Times New Roman"/>
      <w:kern w:val="0"/>
      <w:sz w:val="20"/>
      <w:szCs w:val="20"/>
    </w:rPr>
  </w:style>
  <w:style w:type="character" w:customStyle="1" w:styleId="Char2">
    <w:name w:val="批注主题 Char"/>
    <w:link w:val="aa"/>
    <w:rPr>
      <w:rFonts w:ascii="Times New Roman" w:eastAsia="仿宋_GB2312" w:hAnsi="Times New Roman" w:cs="Times New Roman"/>
      <w:b/>
      <w:bCs/>
      <w:kern w:val="0"/>
      <w:sz w:val="20"/>
      <w:szCs w:val="20"/>
    </w:rPr>
  </w:style>
  <w:style w:type="character" w:customStyle="1" w:styleId="Char3">
    <w:name w:val="批注框文本 Char"/>
    <w:link w:val="ab"/>
    <w:rPr>
      <w:rFonts w:ascii="Times New Roman" w:eastAsia="仿宋_GB2312" w:hAnsi="Times New Roman" w:cs="Times New Roman"/>
      <w:kern w:val="0"/>
      <w:sz w:val="18"/>
      <w:szCs w:val="18"/>
    </w:rPr>
  </w:style>
  <w:style w:type="character" w:customStyle="1" w:styleId="Char4">
    <w:name w:val="日期 Char"/>
    <w:link w:val="ac"/>
    <w:rPr>
      <w:rFonts w:ascii="Times New Roman" w:eastAsia="仿宋_GB2312" w:hAnsi="Times New Roman" w:cs="Times New Roman"/>
      <w:kern w:val="0"/>
      <w:sz w:val="20"/>
      <w:szCs w:val="20"/>
    </w:rPr>
  </w:style>
  <w:style w:type="character" w:customStyle="1" w:styleId="question-title">
    <w:name w:val="question-title"/>
    <w:basedOn w:val="a0"/>
  </w:style>
  <w:style w:type="paragraph" w:styleId="a7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/>
      <w:sz w:val="18"/>
      <w:szCs w:val="18"/>
      <w:lang/>
    </w:rPr>
  </w:style>
  <w:style w:type="paragraph" w:styleId="ac">
    <w:name w:val="Date"/>
    <w:basedOn w:val="a"/>
    <w:next w:val="a"/>
    <w:link w:val="Char4"/>
    <w:pPr>
      <w:ind w:leftChars="2500" w:left="100"/>
    </w:pPr>
    <w:rPr>
      <w:sz w:val="20"/>
      <w:lang/>
    </w:rPr>
  </w:style>
  <w:style w:type="paragraph" w:styleId="a9">
    <w:name w:val="annotation text"/>
    <w:basedOn w:val="a"/>
    <w:link w:val="Char1"/>
    <w:rPr>
      <w:sz w:val="20"/>
      <w:lang/>
    </w:rPr>
  </w:style>
  <w:style w:type="paragraph" w:styleId="aa">
    <w:name w:val="annotation subject"/>
    <w:basedOn w:val="a9"/>
    <w:next w:val="a9"/>
    <w:link w:val="Char2"/>
    <w:rPr>
      <w:b/>
      <w:bCs/>
    </w:rPr>
  </w:style>
  <w:style w:type="paragraph" w:styleId="ad">
    <w:name w:val="Normal (Web)"/>
    <w:basedOn w:val="a"/>
    <w:pPr>
      <w:spacing w:before="100" w:beforeAutospacing="1" w:after="100" w:afterAutospacing="1"/>
    </w:pPr>
    <w:rPr>
      <w:rFonts w:ascii="宋体" w:eastAsia="宋体" w:hAnsi="宋体"/>
      <w:sz w:val="24"/>
      <w:szCs w:val="24"/>
    </w:rPr>
  </w:style>
  <w:style w:type="paragraph" w:styleId="a8">
    <w:name w:val="footer"/>
    <w:basedOn w:val="a"/>
    <w:link w:val="Char0"/>
    <w:pPr>
      <w:tabs>
        <w:tab w:val="center" w:pos="4153"/>
        <w:tab w:val="right" w:pos="8306"/>
      </w:tabs>
      <w:snapToGrid w:val="0"/>
    </w:pPr>
    <w:rPr>
      <w:rFonts w:ascii="Calibri" w:eastAsia="宋体" w:hAnsi="Calibri"/>
      <w:sz w:val="18"/>
      <w:szCs w:val="18"/>
      <w:lang/>
    </w:rPr>
  </w:style>
  <w:style w:type="paragraph" w:styleId="ab">
    <w:name w:val="Balloon Text"/>
    <w:basedOn w:val="a"/>
    <w:link w:val="Char3"/>
    <w:rPr>
      <w:sz w:val="18"/>
      <w:szCs w:val="18"/>
      <w:lang/>
    </w:rPr>
  </w:style>
  <w:style w:type="paragraph" w:customStyle="1" w:styleId="Char5">
    <w:name w:val=" Char"/>
    <w:basedOn w:val="a"/>
    <w:next w:val="a"/>
    <w:pPr>
      <w:widowControl w:val="0"/>
      <w:spacing w:line="240" w:lineRule="atLeast"/>
      <w:ind w:left="420" w:firstLine="420"/>
    </w:pPr>
    <w:rPr>
      <w:rFonts w:eastAsia="宋体"/>
      <w:sz w:val="21"/>
      <w:szCs w:val="21"/>
    </w:rPr>
  </w:style>
  <w:style w:type="paragraph" w:customStyle="1" w:styleId="ParaCharCharChar1Char">
    <w:name w:val="默认段落字体 Para Char Char Char1 Char"/>
    <w:basedOn w:val="a"/>
    <w:next w:val="a"/>
    <w:pPr>
      <w:widowControl w:val="0"/>
      <w:spacing w:line="240" w:lineRule="atLeast"/>
      <w:ind w:left="420" w:firstLine="420"/>
    </w:pPr>
    <w:rPr>
      <w:rFonts w:eastAsia="宋体"/>
      <w:sz w:val="21"/>
      <w:szCs w:val="21"/>
    </w:rPr>
  </w:style>
  <w:style w:type="paragraph" w:customStyle="1" w:styleId="Char10">
    <w:name w:val=" Char1"/>
    <w:basedOn w:val="a"/>
    <w:next w:val="a"/>
    <w:pPr>
      <w:widowControl w:val="0"/>
      <w:spacing w:line="240" w:lineRule="atLeast"/>
      <w:ind w:left="420" w:firstLine="420"/>
    </w:pPr>
    <w:rPr>
      <w:rFonts w:eastAsia="宋体"/>
      <w:sz w:val="21"/>
      <w:szCs w:val="21"/>
    </w:rPr>
  </w:style>
  <w:style w:type="paragraph" w:styleId="ae">
    <w:name w:val="Revision"/>
    <w:rPr>
      <w:rFonts w:ascii="Times New Roman" w:eastAsia="仿宋_GB2312" w:hAnsi="Times New Roman"/>
      <w:sz w:val="32"/>
    </w:rPr>
  </w:style>
  <w:style w:type="paragraph" w:customStyle="1" w:styleId="CharCharCharChar1">
    <w:name w:val=" Char Char Char Char1"/>
    <w:basedOn w:val="a"/>
    <w:next w:val="a"/>
    <w:pPr>
      <w:widowControl w:val="0"/>
      <w:spacing w:line="240" w:lineRule="atLeast"/>
      <w:ind w:left="420" w:firstLine="420"/>
    </w:pPr>
    <w:rPr>
      <w:rFonts w:eastAsia="宋体"/>
      <w:sz w:val="21"/>
      <w:szCs w:val="21"/>
    </w:rPr>
  </w:style>
  <w:style w:type="paragraph" w:customStyle="1" w:styleId="1">
    <w:name w:val="样式1"/>
    <w:basedOn w:val="a"/>
    <w:link w:val="1Char"/>
    <w:qFormat/>
    <w:rsid w:val="00200FDE"/>
    <w:pPr>
      <w:ind w:firstLineChars="200" w:firstLine="640"/>
    </w:pPr>
    <w:rPr>
      <w:rFonts w:ascii="仿宋_GB2312"/>
      <w:szCs w:val="30"/>
      <w:lang/>
    </w:rPr>
  </w:style>
  <w:style w:type="character" w:customStyle="1" w:styleId="1Char">
    <w:name w:val="样式1 Char"/>
    <w:link w:val="1"/>
    <w:rsid w:val="00200FDE"/>
    <w:rPr>
      <w:rFonts w:ascii="仿宋_GB2312" w:eastAsia="仿宋_GB2312" w:hAnsi="Times New Roman"/>
      <w:sz w:val="32"/>
      <w:szCs w:val="3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40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A226B-9E75-4BD9-B7B9-58C470164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4</TotalTime>
  <Pages>2</Pages>
  <Words>294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1967</CharactersWithSpaces>
  <SharedDoc>false</SharedDoc>
  <HLinks>
    <vt:vector size="24" baseType="variant">
      <vt:variant>
        <vt:i4>1900603</vt:i4>
      </vt:variant>
      <vt:variant>
        <vt:i4>9</vt:i4>
      </vt:variant>
      <vt:variant>
        <vt:i4>0</vt:i4>
      </vt:variant>
      <vt:variant>
        <vt:i4>5</vt:i4>
      </vt:variant>
      <vt:variant>
        <vt:lpwstr>https://book.jd.com/writer/%E7%A8%8B%E5%85%89%E8%95%B4_1.html</vt:lpwstr>
      </vt:variant>
      <vt:variant>
        <vt:lpwstr/>
      </vt:variant>
      <vt:variant>
        <vt:i4>4456550</vt:i4>
      </vt:variant>
      <vt:variant>
        <vt:i4>6</vt:i4>
      </vt:variant>
      <vt:variant>
        <vt:i4>0</vt:i4>
      </vt:variant>
      <vt:variant>
        <vt:i4>5</vt:i4>
      </vt:variant>
      <vt:variant>
        <vt:lpwstr>https://book.jd.com/writer/%E6%9D%A8%E5%8F%AF%E6%A1%A2_1.html</vt:lpwstr>
      </vt:variant>
      <vt:variant>
        <vt:lpwstr/>
      </vt:variant>
      <vt:variant>
        <vt:i4>3866715</vt:i4>
      </vt:variant>
      <vt:variant>
        <vt:i4>3</vt:i4>
      </vt:variant>
      <vt:variant>
        <vt:i4>0</vt:i4>
      </vt:variant>
      <vt:variant>
        <vt:i4>5</vt:i4>
      </vt:variant>
      <vt:variant>
        <vt:lpwstr>http://search.dangdang.com/?key2=%BE%AB%D3%A5%B4%AB%C3%BD&amp;medium=01&amp;category_path=01.00.00.00.00.00</vt:lpwstr>
      </vt:variant>
      <vt:variant>
        <vt:lpwstr/>
      </vt:variant>
      <vt:variant>
        <vt:i4>5373980</vt:i4>
      </vt:variant>
      <vt:variant>
        <vt:i4>0</vt:i4>
      </vt:variant>
      <vt:variant>
        <vt:i4>0</vt:i4>
      </vt:variant>
      <vt:variant>
        <vt:i4>5</vt:i4>
      </vt:variant>
      <vt:variant>
        <vt:lpwstr>http://www.scedu.net/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附件：</dc:title>
  <dc:creator>杨梅</dc:creator>
  <cp:lastModifiedBy>章文波</cp:lastModifiedBy>
  <cp:revision>2</cp:revision>
  <cp:lastPrinted>2017-10-23T01:49:00Z</cp:lastPrinted>
  <dcterms:created xsi:type="dcterms:W3CDTF">2017-10-23T02:39:00Z</dcterms:created>
  <dcterms:modified xsi:type="dcterms:W3CDTF">2017-10-23T02:39:00Z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2052-6.6.0.2855</vt:lpwstr>
  </property>
</Properties>
</file>